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AA2B9" w14:textId="435D2B0A" w:rsidR="00D93E17" w:rsidRPr="00622163" w:rsidRDefault="00D93E17" w:rsidP="00D93E17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4E65B2">
        <w:rPr>
          <w:rFonts w:cs="Arial"/>
          <w:b/>
          <w:sz w:val="22"/>
          <w:szCs w:val="22"/>
        </w:rPr>
        <w:t>3GPP TSG-SA3 Meeting #1</w:t>
      </w:r>
      <w:r>
        <w:rPr>
          <w:rFonts w:cs="Arial"/>
          <w:b/>
          <w:sz w:val="22"/>
          <w:szCs w:val="22"/>
        </w:rPr>
        <w:t>21</w:t>
      </w:r>
      <w:r w:rsidR="009B2F0F" w:rsidRPr="003C420D">
        <w:rPr>
          <w:bCs/>
          <w:sz w:val="24"/>
          <w:szCs w:val="24"/>
        </w:rPr>
        <w:tab/>
      </w:r>
      <w:r w:rsidR="00D34641" w:rsidRPr="003C420D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97415D" w:rsidRPr="0097415D">
        <w:rPr>
          <w:b/>
          <w:bCs/>
          <w:sz w:val="24"/>
          <w:szCs w:val="24"/>
        </w:rPr>
        <w:t>S3-251458</w:t>
      </w:r>
      <w:r w:rsidR="00134BE5" w:rsidRPr="003C420D">
        <w:rPr>
          <w:bCs/>
          <w:sz w:val="24"/>
          <w:szCs w:val="24"/>
        </w:rPr>
        <w:br/>
      </w:r>
      <w:r>
        <w:rPr>
          <w:rFonts w:cs="Arial"/>
          <w:b/>
          <w:bCs/>
          <w:sz w:val="22"/>
          <w:szCs w:val="22"/>
        </w:rPr>
        <w:t>Gothenburg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09A0C4C2" w14:textId="40315478" w:rsidR="009113E8" w:rsidRPr="003C420D" w:rsidRDefault="009113E8" w:rsidP="004320A4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</w:p>
    <w:p w14:paraId="77A8EB30" w14:textId="77777777" w:rsidR="009113E8" w:rsidRPr="003C420D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3C420D" w:rsidRDefault="009113E8" w:rsidP="007B24F2">
      <w:pPr>
        <w:pStyle w:val="Header"/>
        <w:rPr>
          <w:bCs/>
          <w:sz w:val="24"/>
        </w:rPr>
      </w:pPr>
    </w:p>
    <w:p w14:paraId="79F37B59" w14:textId="7753AE4F" w:rsidR="00A529A1" w:rsidRDefault="00A529A1" w:rsidP="00A52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0CD00F5A" w14:textId="7C92C41D" w:rsidR="00A529A1" w:rsidRDefault="00A529A1" w:rsidP="00A52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discussion paper</w:t>
      </w:r>
      <w:r w:rsidR="00883B70">
        <w:rPr>
          <w:rFonts w:ascii="Arial" w:hAnsi="Arial" w:cs="Arial"/>
          <w:b/>
          <w:bCs/>
          <w:lang w:val="en-US"/>
        </w:rPr>
        <w:t xml:space="preserve">: </w:t>
      </w:r>
      <w:r w:rsidR="00327458">
        <w:rPr>
          <w:rFonts w:ascii="Arial" w:hAnsi="Arial" w:cs="Arial"/>
          <w:b/>
          <w:bCs/>
          <w:lang w:val="en-US"/>
        </w:rPr>
        <w:t>V</w:t>
      </w:r>
      <w:r w:rsidR="00883B70">
        <w:rPr>
          <w:rFonts w:ascii="Arial" w:hAnsi="Arial" w:cs="Arial"/>
          <w:b/>
          <w:bCs/>
          <w:lang w:val="en-US"/>
        </w:rPr>
        <w:t>iew on 6G SA3 SIDs</w:t>
      </w:r>
    </w:p>
    <w:p w14:paraId="24E9B9A7" w14:textId="7293970D" w:rsidR="00A529A1" w:rsidRDefault="00A529A1" w:rsidP="00A52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C6C45">
        <w:rPr>
          <w:rFonts w:ascii="Arial" w:hAnsi="Arial"/>
          <w:b/>
          <w:lang w:eastAsia="zh-CN"/>
        </w:rPr>
        <w:t xml:space="preserve">Discussion and </w:t>
      </w:r>
      <w:r w:rsidR="00CC6C45" w:rsidRPr="0017770F">
        <w:rPr>
          <w:rFonts w:ascii="Arial" w:hAnsi="Arial"/>
          <w:b/>
          <w:lang w:eastAsia="zh-CN"/>
        </w:rPr>
        <w:t>endorsement</w:t>
      </w:r>
    </w:p>
    <w:p w14:paraId="3583F9DC" w14:textId="748A2916" w:rsidR="00A529A1" w:rsidRDefault="00A529A1" w:rsidP="00A52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</w:t>
      </w:r>
    </w:p>
    <w:p w14:paraId="23153D9F" w14:textId="61ACF586" w:rsidR="00A529A1" w:rsidRDefault="00A529A1" w:rsidP="00A52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NA</w:t>
      </w:r>
    </w:p>
    <w:p w14:paraId="00E9C84B" w14:textId="4353FD02" w:rsidR="00A529A1" w:rsidRDefault="00A529A1" w:rsidP="00A52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</w:p>
    <w:p w14:paraId="60CD5F87" w14:textId="4A6F19B3" w:rsidR="009113E8" w:rsidRPr="00A529A1" w:rsidRDefault="00A529A1" w:rsidP="00A52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 </w:t>
      </w:r>
    </w:p>
    <w:p w14:paraId="41D6AA04" w14:textId="69E24E5D" w:rsidR="009113E8" w:rsidRDefault="00883B70" w:rsidP="00883B70">
      <w:pPr>
        <w:pStyle w:val="Heading1"/>
        <w:numPr>
          <w:ilvl w:val="0"/>
          <w:numId w:val="15"/>
        </w:numPr>
      </w:pPr>
      <w:r>
        <w:t>Background</w:t>
      </w:r>
    </w:p>
    <w:p w14:paraId="01034A36" w14:textId="77777777" w:rsidR="00883B70" w:rsidRDefault="00883B70" w:rsidP="00883B70"/>
    <w:p w14:paraId="0497ED55" w14:textId="770B5452" w:rsidR="00883B70" w:rsidRPr="00883B70" w:rsidRDefault="00883B70" w:rsidP="00883B70">
      <w:pPr>
        <w:rPr>
          <w:b/>
          <w:bCs/>
          <w:u w:val="single"/>
          <w:lang w:val="en-US"/>
        </w:rPr>
      </w:pPr>
      <w:r w:rsidRPr="00883B70">
        <w:rPr>
          <w:b/>
          <w:bCs/>
          <w:u w:val="single"/>
          <w:lang w:val="en-US"/>
        </w:rPr>
        <w:t>5G Single SA3 SID, Single TR 33.899 (Rel-14), with security area concept</w:t>
      </w:r>
    </w:p>
    <w:p w14:paraId="53787A85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 xml:space="preserve">Security area #1: Architectural aspects of Next Generation security (e.g. </w:t>
      </w:r>
      <w:r w:rsidRPr="00883B70">
        <w:rPr>
          <w:b/>
          <w:bCs/>
        </w:rPr>
        <w:t>21 Key issues, 50 Solutions</w:t>
      </w:r>
      <w:r w:rsidRPr="00883B70">
        <w:t>)</w:t>
      </w:r>
    </w:p>
    <w:p w14:paraId="500121B5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 xml:space="preserve">Security area #2: Authentication </w:t>
      </w:r>
    </w:p>
    <w:p w14:paraId="56770B32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 xml:space="preserve">Security area #3: Security context and key management </w:t>
      </w:r>
    </w:p>
    <w:p w14:paraId="2FF57354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rPr>
          <w:lang w:val="en-US"/>
        </w:rPr>
        <w:t xml:space="preserve">Security area #4: RAN security </w:t>
      </w:r>
    </w:p>
    <w:p w14:paraId="76562226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 xml:space="preserve">Security area #5: Security within NG-UE </w:t>
      </w:r>
    </w:p>
    <w:p w14:paraId="6168F454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 xml:space="preserve">Security area #6: Authorization </w:t>
      </w:r>
    </w:p>
    <w:p w14:paraId="12722358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 xml:space="preserve">Security area #7: Subscription privacy </w:t>
      </w:r>
    </w:p>
    <w:p w14:paraId="3FC29EDE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 xml:space="preserve">Security area #8: Network slicing security </w:t>
      </w:r>
    </w:p>
    <w:p w14:paraId="28557175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>Security area #9: Relay security</w:t>
      </w:r>
    </w:p>
    <w:p w14:paraId="70EE61EE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 xml:space="preserve">Security area #10: Network domain security </w:t>
      </w:r>
    </w:p>
    <w:p w14:paraId="042FCBCB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 xml:space="preserve">Security area #11: Security visibility and configurability </w:t>
      </w:r>
    </w:p>
    <w:p w14:paraId="38A9E69D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 xml:space="preserve">Security area #12: Credential provisioning </w:t>
      </w:r>
    </w:p>
    <w:p w14:paraId="6900F3E4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>Security area #13: Security for Interworking and Migration</w:t>
      </w:r>
    </w:p>
    <w:p w14:paraId="64997061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>Security area #14: Security aspects of small data</w:t>
      </w:r>
    </w:p>
    <w:p w14:paraId="6D79316C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>Security area #15: Broadcast/Multicast Security</w:t>
      </w:r>
    </w:p>
    <w:p w14:paraId="5D69E38F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>Security area #16 Management security</w:t>
      </w:r>
    </w:p>
    <w:p w14:paraId="424BD15F" w14:textId="77777777" w:rsidR="00883B70" w:rsidRPr="00883B70" w:rsidRDefault="00883B70" w:rsidP="00883B70">
      <w:pPr>
        <w:numPr>
          <w:ilvl w:val="0"/>
          <w:numId w:val="16"/>
        </w:numPr>
        <w:rPr>
          <w:lang w:val="en-US"/>
        </w:rPr>
      </w:pPr>
      <w:r w:rsidRPr="00883B70">
        <w:t>Security area #17: Cryptographic algorithms</w:t>
      </w:r>
    </w:p>
    <w:p w14:paraId="5B7215DF" w14:textId="595536FC" w:rsidR="00734A00" w:rsidRDefault="00734A00" w:rsidP="004320A4"/>
    <w:p w14:paraId="5866A18E" w14:textId="68970445" w:rsidR="00883B70" w:rsidRDefault="00883B70" w:rsidP="004320A4">
      <w:pPr>
        <w:rPr>
          <w:b/>
          <w:bCs/>
          <w:u w:val="single"/>
        </w:rPr>
      </w:pPr>
      <w:r w:rsidRPr="00883B70">
        <w:rPr>
          <w:b/>
          <w:bCs/>
          <w:u w:val="single"/>
        </w:rPr>
        <w:t>SA3#120 meeting discussion on multiple SIDs</w:t>
      </w:r>
    </w:p>
    <w:p w14:paraId="0E8AC925" w14:textId="77777777" w:rsidR="00883B70" w:rsidRPr="00883B70" w:rsidRDefault="00883B70" w:rsidP="00883B70">
      <w:pPr>
        <w:rPr>
          <w:lang w:val="en-US"/>
        </w:rPr>
      </w:pPr>
      <w:r w:rsidRPr="00883B70">
        <w:rPr>
          <w:lang w:val="en-US"/>
        </w:rPr>
        <w:t>From SA3 Chair discussion on 5G adv +6G</w:t>
      </w:r>
    </w:p>
    <w:p w14:paraId="7D5351A0" w14:textId="77777777" w:rsidR="00883B70" w:rsidRPr="00883B70" w:rsidRDefault="00883B70" w:rsidP="00327458">
      <w:pPr>
        <w:numPr>
          <w:ilvl w:val="0"/>
          <w:numId w:val="18"/>
        </w:numPr>
        <w:rPr>
          <w:lang w:val="en-US"/>
        </w:rPr>
      </w:pPr>
      <w:r w:rsidRPr="00883B70">
        <w:rPr>
          <w:lang w:val="en-US"/>
        </w:rPr>
        <w:t xml:space="preserve">SA3 independent security SID/WIDs in the Aug 2025 plenary. Architecture-dependent topics to start by the later. </w:t>
      </w:r>
    </w:p>
    <w:p w14:paraId="006F6861" w14:textId="77777777" w:rsidR="00883B70" w:rsidRPr="00883B70" w:rsidRDefault="00883B70" w:rsidP="00327458">
      <w:pPr>
        <w:numPr>
          <w:ilvl w:val="0"/>
          <w:numId w:val="18"/>
        </w:numPr>
        <w:rPr>
          <w:b/>
          <w:bCs/>
          <w:lang w:val="en-US"/>
        </w:rPr>
      </w:pPr>
      <w:r w:rsidRPr="00883B70">
        <w:rPr>
          <w:b/>
          <w:bCs/>
          <w:lang w:val="en-US"/>
        </w:rPr>
        <w:lastRenderedPageBreak/>
        <w:t>5G adv topics</w:t>
      </w:r>
    </w:p>
    <w:p w14:paraId="4D041174" w14:textId="77777777" w:rsidR="00883B70" w:rsidRPr="00883B70" w:rsidRDefault="00883B70" w:rsidP="00327458">
      <w:pPr>
        <w:numPr>
          <w:ilvl w:val="1"/>
          <w:numId w:val="18"/>
        </w:numPr>
        <w:rPr>
          <w:lang w:val="en-US"/>
        </w:rPr>
      </w:pPr>
      <w:r w:rsidRPr="00883B70">
        <w:rPr>
          <w:lang w:val="en-US"/>
        </w:rPr>
        <w:t>New 256 bit Algorithms  (Code points for new 256 bit Algorithm,  Adoption in AS and NAS procedure, Combined AEAD mode)</w:t>
      </w:r>
    </w:p>
    <w:p w14:paraId="301E5C2B" w14:textId="77777777" w:rsidR="00883B70" w:rsidRPr="00883B70" w:rsidRDefault="00883B70" w:rsidP="00327458">
      <w:pPr>
        <w:numPr>
          <w:ilvl w:val="1"/>
          <w:numId w:val="18"/>
        </w:numPr>
        <w:rPr>
          <w:lang w:val="en-US"/>
        </w:rPr>
      </w:pPr>
      <w:r w:rsidRPr="00883B70">
        <w:rPr>
          <w:lang w:val="en-US"/>
        </w:rPr>
        <w:t>SID/WID for PQC adoption/transition</w:t>
      </w:r>
      <w:r w:rsidRPr="00883B70">
        <w:rPr>
          <w:lang w:val="en-US"/>
        </w:rPr>
        <w:tab/>
      </w:r>
    </w:p>
    <w:p w14:paraId="17C2B870" w14:textId="77777777" w:rsidR="00883B70" w:rsidRPr="00883B70" w:rsidRDefault="00883B70" w:rsidP="00327458">
      <w:pPr>
        <w:numPr>
          <w:ilvl w:val="0"/>
          <w:numId w:val="18"/>
        </w:numPr>
        <w:rPr>
          <w:b/>
          <w:bCs/>
          <w:lang w:val="en-US"/>
        </w:rPr>
      </w:pPr>
      <w:r w:rsidRPr="00883B70">
        <w:rPr>
          <w:b/>
          <w:bCs/>
          <w:lang w:val="en-US"/>
        </w:rPr>
        <w:t xml:space="preserve">6G Organization: </w:t>
      </w:r>
    </w:p>
    <w:p w14:paraId="242A59DC" w14:textId="77777777" w:rsidR="00883B70" w:rsidRPr="00883B70" w:rsidRDefault="00883B70" w:rsidP="00327458">
      <w:pPr>
        <w:numPr>
          <w:ilvl w:val="1"/>
          <w:numId w:val="18"/>
        </w:numPr>
        <w:rPr>
          <w:lang w:val="en-US"/>
        </w:rPr>
      </w:pPr>
      <w:r w:rsidRPr="00883B70">
        <w:rPr>
          <w:lang w:val="en-US"/>
        </w:rPr>
        <w:t>Multiple TRs per each security domain preferred for better focus and organization, as examples below,</w:t>
      </w:r>
    </w:p>
    <w:p w14:paraId="07C6171B" w14:textId="1E0A9A32" w:rsidR="00883B70" w:rsidRPr="00883B70" w:rsidRDefault="00883B70" w:rsidP="00327458">
      <w:pPr>
        <w:numPr>
          <w:ilvl w:val="1"/>
          <w:numId w:val="18"/>
        </w:numPr>
        <w:rPr>
          <w:lang w:val="en-US"/>
        </w:rPr>
      </w:pPr>
      <w:r w:rsidRPr="00883B70">
        <w:rPr>
          <w:lang w:val="en-US"/>
        </w:rPr>
        <w:t>Access Stratum Security, Non-Access Stratum Security, Authentication, Enhancements, 6G Core Network Security, 6G Roaming, Service Exposure, Non-3GPP access integration security</w:t>
      </w:r>
      <w:r w:rsidR="00327458">
        <w:rPr>
          <w:lang w:val="en-US"/>
        </w:rPr>
        <w:t xml:space="preserve">, </w:t>
      </w:r>
      <w:proofErr w:type="gramStart"/>
      <w:r w:rsidR="00327458">
        <w:rPr>
          <w:lang w:val="en-US"/>
        </w:rPr>
        <w:t>etc..</w:t>
      </w:r>
      <w:proofErr w:type="gramEnd"/>
    </w:p>
    <w:p w14:paraId="28267157" w14:textId="647F0A37" w:rsidR="00883B70" w:rsidRPr="00883B70" w:rsidRDefault="00883B70" w:rsidP="00883B70">
      <w:pPr>
        <w:rPr>
          <w:lang w:val="en-US"/>
        </w:rPr>
      </w:pPr>
      <w:r w:rsidRPr="00883B70">
        <w:rPr>
          <w:lang w:val="en-US"/>
        </w:rPr>
        <w:t xml:space="preserve">No official agreement in SA3 but companies </w:t>
      </w:r>
      <w:r w:rsidR="00327458">
        <w:rPr>
          <w:lang w:val="en-US"/>
        </w:rPr>
        <w:t>were</w:t>
      </w:r>
      <w:r w:rsidRPr="00883B70">
        <w:rPr>
          <w:lang w:val="en-US"/>
        </w:rPr>
        <w:t xml:space="preserve"> converging on the above view</w:t>
      </w:r>
      <w:r w:rsidR="00327458">
        <w:rPr>
          <w:lang w:val="en-US"/>
        </w:rPr>
        <w:t>.</w:t>
      </w:r>
    </w:p>
    <w:p w14:paraId="0E141BA7" w14:textId="77777777" w:rsidR="00883B70" w:rsidRPr="00883B70" w:rsidRDefault="00883B70" w:rsidP="004320A4"/>
    <w:p w14:paraId="1A749520" w14:textId="77777777" w:rsidR="00883B70" w:rsidRPr="00883B70" w:rsidRDefault="00883B70" w:rsidP="004320A4">
      <w:pPr>
        <w:rPr>
          <w:b/>
          <w:bCs/>
          <w:u w:val="single"/>
        </w:rPr>
      </w:pPr>
    </w:p>
    <w:p w14:paraId="12205638" w14:textId="6645192B" w:rsidR="004E053F" w:rsidRPr="003C420D" w:rsidRDefault="00841FA0" w:rsidP="00841FA0">
      <w:pPr>
        <w:pStyle w:val="Heading1"/>
      </w:pPr>
      <w:r w:rsidRPr="003C420D">
        <w:t>2</w:t>
      </w:r>
      <w:r w:rsidRPr="003C420D">
        <w:tab/>
      </w:r>
      <w:r w:rsidR="00883B70">
        <w:t>Proposal on multiple SID</w:t>
      </w:r>
    </w:p>
    <w:p w14:paraId="6D5B4AAA" w14:textId="14C3B052" w:rsidR="00883B70" w:rsidRPr="00883B70" w:rsidRDefault="0070337E" w:rsidP="00883B70">
      <w:pPr>
        <w:rPr>
          <w:lang w:val="en-US"/>
        </w:rPr>
      </w:pPr>
      <w:bookmarkStart w:id="0" w:name="_Hlk527071819"/>
      <w:r>
        <w:rPr>
          <w:b/>
          <w:bCs/>
          <w:u w:val="single"/>
          <w:lang w:val="en-US"/>
        </w:rPr>
        <w:t xml:space="preserve">2.1 </w:t>
      </w:r>
      <w:r w:rsidR="00883B70" w:rsidRPr="00883B70">
        <w:rPr>
          <w:b/>
          <w:bCs/>
          <w:u w:val="single"/>
          <w:lang w:val="en-US"/>
        </w:rPr>
        <w:t>Part 1: SA3 has 3 options for 6G SIDs</w:t>
      </w:r>
    </w:p>
    <w:p w14:paraId="624C572A" w14:textId="5861F654" w:rsidR="00883B70" w:rsidRPr="00883B70" w:rsidRDefault="00883B70" w:rsidP="00883B70">
      <w:pPr>
        <w:numPr>
          <w:ilvl w:val="0"/>
          <w:numId w:val="19"/>
        </w:numPr>
        <w:rPr>
          <w:lang w:val="en-US"/>
        </w:rPr>
      </w:pPr>
      <w:r w:rsidRPr="00883B70">
        <w:rPr>
          <w:lang w:val="en-US"/>
        </w:rPr>
        <w:t>Option1: Single SID and Single TR</w:t>
      </w:r>
      <w:r w:rsidRPr="00883B70">
        <w:rPr>
          <w:lang w:val="en-US"/>
        </w:rPr>
        <w:tab/>
        <w:t xml:space="preserve"> </w:t>
      </w:r>
    </w:p>
    <w:p w14:paraId="25B8C665" w14:textId="25CC7179" w:rsidR="00883B70" w:rsidRPr="00883B70" w:rsidRDefault="00883B70" w:rsidP="00883B70">
      <w:pPr>
        <w:numPr>
          <w:ilvl w:val="0"/>
          <w:numId w:val="19"/>
        </w:numPr>
        <w:rPr>
          <w:lang w:val="en-US"/>
        </w:rPr>
      </w:pPr>
      <w:r w:rsidRPr="00883B70">
        <w:rPr>
          <w:lang w:val="en-US"/>
        </w:rPr>
        <w:t xml:space="preserve">Option2: Single SID and multiple TR </w:t>
      </w:r>
      <w:r>
        <w:rPr>
          <w:lang w:val="en-US"/>
        </w:rPr>
        <w:t>(parts)</w:t>
      </w:r>
      <w:r w:rsidRPr="00883B70">
        <w:rPr>
          <w:lang w:val="en-US"/>
        </w:rPr>
        <w:t xml:space="preserve"> </w:t>
      </w:r>
    </w:p>
    <w:p w14:paraId="3C9FC5E4" w14:textId="1D07FA6D" w:rsidR="00883B70" w:rsidRPr="00883B70" w:rsidRDefault="00883B70" w:rsidP="00883B70">
      <w:pPr>
        <w:numPr>
          <w:ilvl w:val="0"/>
          <w:numId w:val="19"/>
        </w:numPr>
        <w:rPr>
          <w:lang w:val="en-US"/>
        </w:rPr>
      </w:pPr>
      <w:r w:rsidRPr="00883B70">
        <w:rPr>
          <w:lang w:val="en-US"/>
        </w:rPr>
        <w:t xml:space="preserve">Option3: Multiple SID, and each SID with new TR  </w:t>
      </w:r>
    </w:p>
    <w:p w14:paraId="1F84CB4D" w14:textId="77777777" w:rsidR="00327458" w:rsidRDefault="00327458" w:rsidP="00021757">
      <w:pPr>
        <w:rPr>
          <w:b/>
          <w:bCs/>
          <w:lang w:val="en-US"/>
        </w:rPr>
      </w:pPr>
    </w:p>
    <w:p w14:paraId="2E710B78" w14:textId="5190150F" w:rsidR="00021757" w:rsidRDefault="00CC6C45" w:rsidP="00021757">
      <w:pPr>
        <w:rPr>
          <w:lang w:val="en-US"/>
        </w:rPr>
      </w:pPr>
      <w:r>
        <w:rPr>
          <w:b/>
          <w:bCs/>
          <w:lang w:val="en-US"/>
        </w:rPr>
        <w:t>Observation</w:t>
      </w:r>
      <w:r w:rsidRPr="0070337E">
        <w:rPr>
          <w:b/>
          <w:bCs/>
          <w:lang w:val="en-US"/>
        </w:rPr>
        <w:t xml:space="preserve">: </w:t>
      </w:r>
      <w:r>
        <w:rPr>
          <w:lang w:val="en-US"/>
        </w:rPr>
        <w:t xml:space="preserve">Based on previous experience in 5G and previous meeting discussion, option3 is </w:t>
      </w:r>
      <w:r w:rsidR="00327458">
        <w:rPr>
          <w:lang w:val="en-US"/>
        </w:rPr>
        <w:t>the</w:t>
      </w:r>
      <w:r>
        <w:rPr>
          <w:lang w:val="en-US"/>
        </w:rPr>
        <w:t xml:space="preserve"> </w:t>
      </w:r>
      <w:r w:rsidR="00327458">
        <w:rPr>
          <w:lang w:val="en-US"/>
        </w:rPr>
        <w:t>preferred option</w:t>
      </w:r>
      <w:r>
        <w:rPr>
          <w:lang w:val="en-US"/>
        </w:rPr>
        <w:t xml:space="preserve"> for SA3.</w:t>
      </w:r>
    </w:p>
    <w:p w14:paraId="7B55D353" w14:textId="77777777" w:rsidR="00CC6C45" w:rsidRDefault="00CC6C45" w:rsidP="00021757"/>
    <w:p w14:paraId="017755D5" w14:textId="2698FF74" w:rsidR="00883B70" w:rsidRPr="00883B70" w:rsidRDefault="0070337E" w:rsidP="00883B70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 xml:space="preserve">2.2 </w:t>
      </w:r>
      <w:r w:rsidR="00883B70" w:rsidRPr="00883B70">
        <w:rPr>
          <w:b/>
          <w:bCs/>
          <w:u w:val="single"/>
          <w:lang w:val="en-US"/>
        </w:rPr>
        <w:t>Part2: multi-SID approach</w:t>
      </w:r>
    </w:p>
    <w:p w14:paraId="03CF3364" w14:textId="3A6D533C" w:rsidR="0070337E" w:rsidRPr="0070337E" w:rsidRDefault="0070337E" w:rsidP="0070337E">
      <w:pPr>
        <w:rPr>
          <w:lang w:val="en-US"/>
        </w:rPr>
      </w:pPr>
      <w:r>
        <w:rPr>
          <w:lang w:val="en-US"/>
        </w:rPr>
        <w:t xml:space="preserve">If </w:t>
      </w:r>
      <w:r w:rsidRPr="0070337E">
        <w:rPr>
          <w:lang w:val="en-US"/>
        </w:rPr>
        <w:t xml:space="preserve">SA3 </w:t>
      </w:r>
      <w:r>
        <w:rPr>
          <w:lang w:val="en-US"/>
        </w:rPr>
        <w:t>may</w:t>
      </w:r>
      <w:r w:rsidRPr="0070337E">
        <w:rPr>
          <w:lang w:val="en-US"/>
        </w:rPr>
        <w:t xml:space="preserve"> create multiple SIDs, e.g., : </w:t>
      </w:r>
    </w:p>
    <w:p w14:paraId="3EF335AE" w14:textId="77777777" w:rsidR="0070337E" w:rsidRPr="0070337E" w:rsidRDefault="0070337E" w:rsidP="0070337E">
      <w:pPr>
        <w:numPr>
          <w:ilvl w:val="0"/>
          <w:numId w:val="20"/>
        </w:numPr>
        <w:rPr>
          <w:lang w:val="en-US"/>
        </w:rPr>
      </w:pPr>
      <w:r w:rsidRPr="0070337E">
        <w:rPr>
          <w:lang w:val="en-US"/>
        </w:rPr>
        <w:t xml:space="preserve">SID1: UE to CN security (Auth+ NAS+ UP), </w:t>
      </w:r>
    </w:p>
    <w:p w14:paraId="135F3073" w14:textId="77777777" w:rsidR="0070337E" w:rsidRPr="0070337E" w:rsidRDefault="0070337E" w:rsidP="0070337E">
      <w:pPr>
        <w:numPr>
          <w:ilvl w:val="0"/>
          <w:numId w:val="20"/>
        </w:numPr>
        <w:rPr>
          <w:lang w:val="en-US"/>
        </w:rPr>
      </w:pPr>
      <w:r w:rsidRPr="0070337E">
        <w:rPr>
          <w:lang w:val="en-US"/>
        </w:rPr>
        <w:t>SID2: UE to RAN ( AS + Lower layer),</w:t>
      </w:r>
    </w:p>
    <w:p w14:paraId="45D27642" w14:textId="77777777" w:rsidR="0070337E" w:rsidRPr="0070337E" w:rsidRDefault="0070337E" w:rsidP="0070337E">
      <w:pPr>
        <w:numPr>
          <w:ilvl w:val="0"/>
          <w:numId w:val="20"/>
        </w:numPr>
        <w:rPr>
          <w:lang w:val="en-US"/>
        </w:rPr>
      </w:pPr>
      <w:r w:rsidRPr="0070337E">
        <w:rPr>
          <w:lang w:val="en-US"/>
        </w:rPr>
        <w:t>SID3: SBA</w:t>
      </w:r>
    </w:p>
    <w:p w14:paraId="360F8A95" w14:textId="77777777" w:rsidR="0070337E" w:rsidRPr="0070337E" w:rsidRDefault="0070337E" w:rsidP="0070337E">
      <w:pPr>
        <w:numPr>
          <w:ilvl w:val="0"/>
          <w:numId w:val="20"/>
        </w:numPr>
        <w:rPr>
          <w:lang w:val="en-US"/>
        </w:rPr>
      </w:pPr>
      <w:r w:rsidRPr="0070337E">
        <w:rPr>
          <w:lang w:val="en-US"/>
        </w:rPr>
        <w:t>SID4: Exposure</w:t>
      </w:r>
    </w:p>
    <w:p w14:paraId="0D445059" w14:textId="77777777" w:rsidR="0070337E" w:rsidRPr="0070337E" w:rsidRDefault="0070337E" w:rsidP="0070337E">
      <w:pPr>
        <w:numPr>
          <w:ilvl w:val="0"/>
          <w:numId w:val="20"/>
        </w:numPr>
        <w:rPr>
          <w:lang w:val="en-US"/>
        </w:rPr>
      </w:pPr>
      <w:r w:rsidRPr="0070337E">
        <w:rPr>
          <w:lang w:val="en-US"/>
        </w:rPr>
        <w:t>SID5: Management</w:t>
      </w:r>
    </w:p>
    <w:p w14:paraId="10CB0E1F" w14:textId="77777777" w:rsidR="0070337E" w:rsidRPr="0070337E" w:rsidRDefault="0070337E" w:rsidP="0070337E">
      <w:pPr>
        <w:numPr>
          <w:ilvl w:val="0"/>
          <w:numId w:val="20"/>
        </w:numPr>
        <w:rPr>
          <w:lang w:val="en-US"/>
        </w:rPr>
      </w:pPr>
      <w:r w:rsidRPr="0070337E">
        <w:rPr>
          <w:lang w:val="en-US"/>
        </w:rPr>
        <w:t>SID6: NTN</w:t>
      </w:r>
    </w:p>
    <w:p w14:paraId="58E9800B" w14:textId="77777777" w:rsidR="0070337E" w:rsidRPr="0070337E" w:rsidRDefault="0070337E" w:rsidP="0070337E">
      <w:pPr>
        <w:numPr>
          <w:ilvl w:val="0"/>
          <w:numId w:val="20"/>
        </w:numPr>
        <w:rPr>
          <w:lang w:val="en-US"/>
        </w:rPr>
      </w:pPr>
      <w:proofErr w:type="spellStart"/>
      <w:proofErr w:type="gramStart"/>
      <w:r w:rsidRPr="0070337E">
        <w:rPr>
          <w:lang w:val="en-US"/>
        </w:rPr>
        <w:t>SIDn</w:t>
      </w:r>
      <w:proofErr w:type="spellEnd"/>
      <w:r w:rsidRPr="0070337E">
        <w:rPr>
          <w:lang w:val="en-US"/>
        </w:rPr>
        <w:t>..</w:t>
      </w:r>
      <w:proofErr w:type="gramEnd"/>
    </w:p>
    <w:p w14:paraId="10E21C76" w14:textId="1952D7B3" w:rsidR="0070337E" w:rsidRPr="0070337E" w:rsidRDefault="0070337E" w:rsidP="0070337E">
      <w:pPr>
        <w:rPr>
          <w:lang w:val="en-US"/>
        </w:rPr>
      </w:pPr>
      <w:r>
        <w:rPr>
          <w:b/>
          <w:bCs/>
          <w:lang w:val="en-US"/>
        </w:rPr>
        <w:t>Observation</w:t>
      </w:r>
      <w:r w:rsidRPr="0070337E">
        <w:rPr>
          <w:b/>
          <w:bCs/>
          <w:lang w:val="en-US"/>
        </w:rPr>
        <w:t xml:space="preserve">: </w:t>
      </w:r>
      <w:r w:rsidRPr="0070337E">
        <w:rPr>
          <w:lang w:val="en-US"/>
        </w:rPr>
        <w:t xml:space="preserve">Due to the progress of the SA2/SA6/architecture groups in 2026, companies try to create KI in existing SID; if the SID objective does not match with KI, they </w:t>
      </w:r>
      <w:proofErr w:type="gramStart"/>
      <w:r w:rsidRPr="0070337E">
        <w:rPr>
          <w:lang w:val="en-US"/>
        </w:rPr>
        <w:t>have to</w:t>
      </w:r>
      <w:proofErr w:type="gramEnd"/>
      <w:r w:rsidRPr="0070337E">
        <w:rPr>
          <w:lang w:val="en-US"/>
        </w:rPr>
        <w:t xml:space="preserve"> create a new SID in 2026. Impact: Delay of KI creation </w:t>
      </w:r>
      <w:r>
        <w:rPr>
          <w:lang w:val="en-US"/>
        </w:rPr>
        <w:t>and progress of SA3. (i.e.</w:t>
      </w:r>
      <w:r w:rsidR="00CC6C45">
        <w:rPr>
          <w:lang w:val="en-US"/>
        </w:rPr>
        <w:t>,</w:t>
      </w:r>
      <w:r>
        <w:rPr>
          <w:lang w:val="en-US"/>
        </w:rPr>
        <w:t xml:space="preserve"> </w:t>
      </w:r>
      <w:r w:rsidRPr="0070337E">
        <w:rPr>
          <w:lang w:val="en-US"/>
        </w:rPr>
        <w:t>new SID approval required in plenary)</w:t>
      </w:r>
    </w:p>
    <w:p w14:paraId="799D976B" w14:textId="739500B9" w:rsidR="00883B70" w:rsidRDefault="00883B70" w:rsidP="00021757"/>
    <w:p w14:paraId="5431F901" w14:textId="34125FE7" w:rsidR="0070337E" w:rsidRPr="0070337E" w:rsidRDefault="0070337E" w:rsidP="0070337E">
      <w:pPr>
        <w:rPr>
          <w:lang w:val="en-US"/>
        </w:rPr>
      </w:pPr>
      <w:r w:rsidRPr="0070337E">
        <w:rPr>
          <w:lang w:val="en-US"/>
        </w:rPr>
        <w:t xml:space="preserve">Therefore, </w:t>
      </w:r>
      <w:r w:rsidR="00CC6C45">
        <w:rPr>
          <w:lang w:val="en-US"/>
        </w:rPr>
        <w:t>we</w:t>
      </w:r>
      <w:r w:rsidRPr="0070337E">
        <w:rPr>
          <w:lang w:val="en-US"/>
        </w:rPr>
        <w:t xml:space="preserve"> prefer to have only 3 SIDs</w:t>
      </w:r>
      <w:r w:rsidRPr="0070337E">
        <w:rPr>
          <w:lang w:val="en-US"/>
        </w:rPr>
        <w:t xml:space="preserve">. </w:t>
      </w:r>
    </w:p>
    <w:p w14:paraId="1C2A8697" w14:textId="77777777" w:rsidR="0070337E" w:rsidRPr="0070337E" w:rsidRDefault="0070337E" w:rsidP="0070337E">
      <w:pPr>
        <w:numPr>
          <w:ilvl w:val="0"/>
          <w:numId w:val="21"/>
        </w:numPr>
        <w:rPr>
          <w:lang w:val="en-US"/>
        </w:rPr>
      </w:pPr>
      <w:r w:rsidRPr="0070337E">
        <w:rPr>
          <w:lang w:val="en-US"/>
        </w:rPr>
        <w:t xml:space="preserve">SID1: Part1: UE to CN security (e.g. Auth+ NAS+ UP, RAN-Core interface) </w:t>
      </w:r>
    </w:p>
    <w:p w14:paraId="2679FF90" w14:textId="77777777" w:rsidR="0070337E" w:rsidRPr="0070337E" w:rsidRDefault="0070337E" w:rsidP="0070337E">
      <w:pPr>
        <w:numPr>
          <w:ilvl w:val="0"/>
          <w:numId w:val="21"/>
        </w:numPr>
        <w:rPr>
          <w:lang w:val="en-US"/>
        </w:rPr>
      </w:pPr>
      <w:r w:rsidRPr="0070337E">
        <w:rPr>
          <w:lang w:val="en-US"/>
        </w:rPr>
        <w:t>SID2: Part2: UE to RAN (e.g. AS + Lower layer)</w:t>
      </w:r>
    </w:p>
    <w:p w14:paraId="314DED56" w14:textId="77777777" w:rsidR="0070337E" w:rsidRPr="0070337E" w:rsidRDefault="0070337E" w:rsidP="0070337E">
      <w:pPr>
        <w:numPr>
          <w:ilvl w:val="0"/>
          <w:numId w:val="21"/>
        </w:numPr>
        <w:rPr>
          <w:lang w:val="en-US"/>
        </w:rPr>
      </w:pPr>
      <w:r w:rsidRPr="0070337E">
        <w:rPr>
          <w:lang w:val="en-US"/>
        </w:rPr>
        <w:t xml:space="preserve">SID3: Part3: CN &amp; Management security </w:t>
      </w:r>
    </w:p>
    <w:p w14:paraId="11E8BB5F" w14:textId="52CA7DFA" w:rsidR="0070337E" w:rsidRDefault="0070337E" w:rsidP="00021757">
      <w:r w:rsidRPr="0070337E">
        <w:rPr>
          <w:lang w:val="en-US"/>
        </w:rPr>
        <w:lastRenderedPageBreak/>
        <w:t>No other SID is allowed for 6G. All (future) KIs must map to these 3 SID.</w:t>
      </w:r>
    </w:p>
    <w:p w14:paraId="0DB32790" w14:textId="77777777" w:rsidR="0070337E" w:rsidRDefault="0070337E" w:rsidP="00021757"/>
    <w:bookmarkEnd w:id="0"/>
    <w:p w14:paraId="10473E6A" w14:textId="1D705C2E" w:rsidR="004C5370" w:rsidRPr="003C420D" w:rsidRDefault="004C5370" w:rsidP="004C5370">
      <w:pPr>
        <w:pStyle w:val="Heading1"/>
      </w:pPr>
      <w:r w:rsidRPr="003C420D">
        <w:t>3</w:t>
      </w:r>
      <w:r w:rsidRPr="003C420D">
        <w:tab/>
      </w:r>
      <w:r w:rsidR="007C0CB2" w:rsidRPr="003C420D">
        <w:t>Conclusions</w:t>
      </w:r>
    </w:p>
    <w:p w14:paraId="59089028" w14:textId="4477FD33" w:rsidR="00CC6C45" w:rsidRPr="00CC6C45" w:rsidRDefault="00CC6C45" w:rsidP="00CC6C45">
      <w:pPr>
        <w:rPr>
          <w:lang w:val="en-US"/>
        </w:rPr>
      </w:pPr>
      <w:r w:rsidRPr="00CC6C45">
        <w:rPr>
          <w:lang w:val="en-US"/>
        </w:rPr>
        <w:t>1: SA3 to endorse the discussion and potential agreement of 6G SID(s).</w:t>
      </w:r>
    </w:p>
    <w:p w14:paraId="5800D064" w14:textId="2782316D" w:rsidR="00CC6C45" w:rsidRDefault="00CC6C45" w:rsidP="00CC6C45">
      <w:pPr>
        <w:tabs>
          <w:tab w:val="num" w:pos="720"/>
        </w:tabs>
        <w:rPr>
          <w:lang w:val="en-US"/>
        </w:rPr>
      </w:pPr>
      <w:r w:rsidRPr="00CC6C45">
        <w:rPr>
          <w:lang w:val="en-US"/>
        </w:rPr>
        <w:t xml:space="preserve">2: Define the number of 6G SIDs with a clear scope in one go, </w:t>
      </w:r>
      <w:r w:rsidR="00327458">
        <w:rPr>
          <w:lang w:val="en-US"/>
        </w:rPr>
        <w:t>preferably:</w:t>
      </w:r>
    </w:p>
    <w:p w14:paraId="521E87DF" w14:textId="4532E62F" w:rsidR="0070337E" w:rsidRPr="00CC6C45" w:rsidRDefault="0070337E" w:rsidP="00CC6C45">
      <w:pPr>
        <w:pStyle w:val="ListParagraph"/>
        <w:numPr>
          <w:ilvl w:val="0"/>
          <w:numId w:val="22"/>
        </w:numPr>
        <w:tabs>
          <w:tab w:val="num" w:pos="720"/>
        </w:tabs>
        <w:rPr>
          <w:lang w:val="en-US"/>
        </w:rPr>
      </w:pPr>
      <w:r w:rsidRPr="00CC6C45">
        <w:rPr>
          <w:lang w:val="en-US"/>
        </w:rPr>
        <w:t xml:space="preserve">SID1: Part1: UE to CN security (e.g. Auth+ NAS+ UP, RAN-Core interface) </w:t>
      </w:r>
    </w:p>
    <w:p w14:paraId="784F5864" w14:textId="77777777" w:rsidR="0070337E" w:rsidRPr="0070337E" w:rsidRDefault="0070337E" w:rsidP="00CC6C45">
      <w:pPr>
        <w:numPr>
          <w:ilvl w:val="0"/>
          <w:numId w:val="21"/>
        </w:numPr>
        <w:rPr>
          <w:lang w:val="en-US"/>
        </w:rPr>
      </w:pPr>
      <w:r w:rsidRPr="0070337E">
        <w:rPr>
          <w:lang w:val="en-US"/>
        </w:rPr>
        <w:t>SID2: Part2: UE to RAN (e.g. AS + Lower layer)</w:t>
      </w:r>
    </w:p>
    <w:p w14:paraId="16FEE120" w14:textId="77777777" w:rsidR="0070337E" w:rsidRPr="0070337E" w:rsidRDefault="0070337E" w:rsidP="00CC6C45">
      <w:pPr>
        <w:numPr>
          <w:ilvl w:val="0"/>
          <w:numId w:val="21"/>
        </w:numPr>
        <w:rPr>
          <w:lang w:val="en-US"/>
        </w:rPr>
      </w:pPr>
      <w:r w:rsidRPr="0070337E">
        <w:rPr>
          <w:lang w:val="en-US"/>
        </w:rPr>
        <w:t xml:space="preserve">SID3: Part3: CN &amp; Management security </w:t>
      </w:r>
    </w:p>
    <w:p w14:paraId="388F3C4D" w14:textId="18738359" w:rsidR="00CC6C45" w:rsidRPr="00CC6C45" w:rsidRDefault="00CC6C45" w:rsidP="00CC6C45">
      <w:pPr>
        <w:rPr>
          <w:lang w:val="en-US"/>
        </w:rPr>
      </w:pPr>
      <w:r w:rsidRPr="00CC6C45">
        <w:rPr>
          <w:lang w:val="en-US"/>
        </w:rPr>
        <w:t xml:space="preserve">Pure SA3 </w:t>
      </w:r>
      <w:r>
        <w:rPr>
          <w:lang w:val="en-US"/>
        </w:rPr>
        <w:t xml:space="preserve">security items </w:t>
      </w:r>
      <w:r w:rsidRPr="00CC6C45">
        <w:rPr>
          <w:lang w:val="en-US"/>
        </w:rPr>
        <w:t xml:space="preserve">can be started </w:t>
      </w:r>
      <w:r w:rsidR="00A70927">
        <w:rPr>
          <w:lang w:val="en-US"/>
        </w:rPr>
        <w:t>early</w:t>
      </w:r>
      <w:r w:rsidRPr="00CC6C45">
        <w:rPr>
          <w:lang w:val="en-US"/>
        </w:rPr>
        <w:t xml:space="preserve">, and architecture-dependent </w:t>
      </w:r>
      <w:r>
        <w:rPr>
          <w:lang w:val="en-US"/>
        </w:rPr>
        <w:t xml:space="preserve">security </w:t>
      </w:r>
      <w:r w:rsidRPr="00CC6C45">
        <w:rPr>
          <w:lang w:val="en-US"/>
        </w:rPr>
        <w:t>work can be started later.</w:t>
      </w:r>
    </w:p>
    <w:p w14:paraId="6A0933C8" w14:textId="2566D0ED" w:rsidR="00CC6C45" w:rsidRPr="00CC6C45" w:rsidRDefault="00CC6C45" w:rsidP="00CC6C45">
      <w:pPr>
        <w:rPr>
          <w:lang w:val="en-US"/>
        </w:rPr>
      </w:pPr>
      <w:r w:rsidRPr="00CC6C45">
        <w:rPr>
          <w:lang w:val="en-US"/>
        </w:rPr>
        <w:t xml:space="preserve">3: All future KIs of 6G should be mapped to these agreed SIDs without creating a new SID </w:t>
      </w:r>
      <w:r w:rsidRPr="00CC6C45">
        <w:rPr>
          <w:lang w:val="en-US"/>
        </w:rPr>
        <w:t>later</w:t>
      </w:r>
      <w:r w:rsidRPr="00CC6C45">
        <w:rPr>
          <w:lang w:val="en-US"/>
        </w:rPr>
        <w:t>.</w:t>
      </w:r>
    </w:p>
    <w:p w14:paraId="5C300F4A" w14:textId="7DC065A6" w:rsidR="00DA4C4D" w:rsidRPr="003C420D" w:rsidRDefault="00DA4C4D" w:rsidP="00CC6C45"/>
    <w:sectPr w:rsidR="00DA4C4D" w:rsidRPr="003C420D" w:rsidSect="00A055F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2" w:right="851" w:bottom="1140" w:left="851" w:header="851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6735D" w14:textId="77777777" w:rsidR="00253807" w:rsidRDefault="00253807" w:rsidP="000B02AA">
      <w:pPr>
        <w:spacing w:after="0"/>
      </w:pPr>
      <w:r>
        <w:separator/>
      </w:r>
    </w:p>
  </w:endnote>
  <w:endnote w:type="continuationSeparator" w:id="0">
    <w:p w14:paraId="04A36028" w14:textId="77777777" w:rsidR="00253807" w:rsidRDefault="00253807" w:rsidP="000B02AA">
      <w:pPr>
        <w:spacing w:after="0"/>
      </w:pPr>
      <w:r>
        <w:continuationSeparator/>
      </w:r>
    </w:p>
  </w:endnote>
  <w:endnote w:type="continuationNotice" w:id="1">
    <w:p w14:paraId="19224BA2" w14:textId="77777777" w:rsidR="00253807" w:rsidRDefault="002538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20C1C" w14:textId="77777777" w:rsidR="008C18B6" w:rsidRDefault="008C1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BBE4" w14:textId="77777777" w:rsidR="008C18B6" w:rsidRDefault="008C1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6DFBB" w14:textId="77777777" w:rsidR="008C18B6" w:rsidRDefault="008C1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05436" w14:textId="77777777" w:rsidR="00253807" w:rsidRDefault="00253807" w:rsidP="000B02AA">
      <w:pPr>
        <w:spacing w:after="0"/>
      </w:pPr>
      <w:r>
        <w:separator/>
      </w:r>
    </w:p>
  </w:footnote>
  <w:footnote w:type="continuationSeparator" w:id="0">
    <w:p w14:paraId="69831C69" w14:textId="77777777" w:rsidR="00253807" w:rsidRDefault="00253807" w:rsidP="000B02AA">
      <w:pPr>
        <w:spacing w:after="0"/>
      </w:pPr>
      <w:r>
        <w:continuationSeparator/>
      </w:r>
    </w:p>
  </w:footnote>
  <w:footnote w:type="continuationNotice" w:id="1">
    <w:p w14:paraId="3DBC6AC6" w14:textId="77777777" w:rsidR="00253807" w:rsidRDefault="002538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EC9FF" w14:textId="77777777" w:rsidR="008C18B6" w:rsidRDefault="008C18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81F9" w14:textId="77777777" w:rsidR="008C18B6" w:rsidRDefault="008C1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CF3F0" w14:textId="77777777" w:rsidR="008C18B6" w:rsidRDefault="008C18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FCAF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3E13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6CC7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AA229B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55685A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76852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E8199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42636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70C51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FBEAFD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17793D74"/>
    <w:multiLevelType w:val="hybridMultilevel"/>
    <w:tmpl w:val="7B9EEB6A"/>
    <w:lvl w:ilvl="0" w:tplc="07105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21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A1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3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265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4C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C44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01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08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882649B"/>
    <w:multiLevelType w:val="hybridMultilevel"/>
    <w:tmpl w:val="D062B892"/>
    <w:lvl w:ilvl="0" w:tplc="60367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86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A9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3EA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B6F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F8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81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C4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4E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3B4850"/>
    <w:multiLevelType w:val="hybridMultilevel"/>
    <w:tmpl w:val="B412A4CA"/>
    <w:lvl w:ilvl="0" w:tplc="8662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0277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26C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08C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6EA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4E1B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A7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2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84247D"/>
    <w:multiLevelType w:val="hybridMultilevel"/>
    <w:tmpl w:val="FB52F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03902"/>
    <w:multiLevelType w:val="hybridMultilevel"/>
    <w:tmpl w:val="FB68583A"/>
    <w:lvl w:ilvl="0" w:tplc="4676ABCA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E44A9"/>
    <w:multiLevelType w:val="hybridMultilevel"/>
    <w:tmpl w:val="16F2A7B0"/>
    <w:lvl w:ilvl="0" w:tplc="B51EE83E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AF1F8B"/>
    <w:multiLevelType w:val="hybridMultilevel"/>
    <w:tmpl w:val="7A22EBA0"/>
    <w:lvl w:ilvl="0" w:tplc="0764F7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3C73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66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3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4DC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CD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189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67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6D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E941AAA"/>
    <w:multiLevelType w:val="hybridMultilevel"/>
    <w:tmpl w:val="2D4C0430"/>
    <w:lvl w:ilvl="0" w:tplc="E0085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0BC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262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E6D1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3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B0A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5A3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A9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0E7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6FA4989"/>
    <w:multiLevelType w:val="hybridMultilevel"/>
    <w:tmpl w:val="9A8A39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11765"/>
    <w:multiLevelType w:val="hybridMultilevel"/>
    <w:tmpl w:val="CB144648"/>
    <w:lvl w:ilvl="0" w:tplc="D766F66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479054">
    <w:abstractNumId w:val="10"/>
  </w:num>
  <w:num w:numId="2" w16cid:durableId="1928418654">
    <w:abstractNumId w:val="17"/>
  </w:num>
  <w:num w:numId="3" w16cid:durableId="1130395266">
    <w:abstractNumId w:val="14"/>
  </w:num>
  <w:num w:numId="4" w16cid:durableId="588004601">
    <w:abstractNumId w:val="21"/>
  </w:num>
  <w:num w:numId="5" w16cid:durableId="1580363832">
    <w:abstractNumId w:val="9"/>
  </w:num>
  <w:num w:numId="6" w16cid:durableId="1967007678">
    <w:abstractNumId w:val="7"/>
  </w:num>
  <w:num w:numId="7" w16cid:durableId="1644235102">
    <w:abstractNumId w:val="6"/>
  </w:num>
  <w:num w:numId="8" w16cid:durableId="1879197557">
    <w:abstractNumId w:val="5"/>
  </w:num>
  <w:num w:numId="9" w16cid:durableId="934630566">
    <w:abstractNumId w:val="4"/>
  </w:num>
  <w:num w:numId="10" w16cid:durableId="130251353">
    <w:abstractNumId w:val="8"/>
  </w:num>
  <w:num w:numId="11" w16cid:durableId="2053069686">
    <w:abstractNumId w:val="3"/>
  </w:num>
  <w:num w:numId="12" w16cid:durableId="1048996001">
    <w:abstractNumId w:val="2"/>
  </w:num>
  <w:num w:numId="13" w16cid:durableId="258103084">
    <w:abstractNumId w:val="1"/>
  </w:num>
  <w:num w:numId="14" w16cid:durableId="1585258794">
    <w:abstractNumId w:val="0"/>
  </w:num>
  <w:num w:numId="15" w16cid:durableId="2077973600">
    <w:abstractNumId w:val="15"/>
  </w:num>
  <w:num w:numId="16" w16cid:durableId="566113977">
    <w:abstractNumId w:val="18"/>
  </w:num>
  <w:num w:numId="17" w16cid:durableId="171603010">
    <w:abstractNumId w:val="20"/>
  </w:num>
  <w:num w:numId="18" w16cid:durableId="2039963255">
    <w:abstractNumId w:val="13"/>
  </w:num>
  <w:num w:numId="19" w16cid:durableId="996109489">
    <w:abstractNumId w:val="12"/>
  </w:num>
  <w:num w:numId="20" w16cid:durableId="36898676">
    <w:abstractNumId w:val="11"/>
  </w:num>
  <w:num w:numId="21" w16cid:durableId="231428958">
    <w:abstractNumId w:val="19"/>
  </w:num>
  <w:num w:numId="22" w16cid:durableId="450590956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FD"/>
    <w:rsid w:val="00001303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7B7"/>
    <w:rsid w:val="00014C44"/>
    <w:rsid w:val="00016035"/>
    <w:rsid w:val="00016237"/>
    <w:rsid w:val="00016798"/>
    <w:rsid w:val="00017114"/>
    <w:rsid w:val="00017390"/>
    <w:rsid w:val="00017975"/>
    <w:rsid w:val="00020A61"/>
    <w:rsid w:val="00020DD2"/>
    <w:rsid w:val="0002151D"/>
    <w:rsid w:val="00021757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27B9B"/>
    <w:rsid w:val="000308E1"/>
    <w:rsid w:val="00030ED1"/>
    <w:rsid w:val="000311E6"/>
    <w:rsid w:val="0003142A"/>
    <w:rsid w:val="0003187E"/>
    <w:rsid w:val="0003264B"/>
    <w:rsid w:val="00032720"/>
    <w:rsid w:val="00032EC4"/>
    <w:rsid w:val="00033397"/>
    <w:rsid w:val="00033B29"/>
    <w:rsid w:val="00034234"/>
    <w:rsid w:val="000348EC"/>
    <w:rsid w:val="000352A7"/>
    <w:rsid w:val="00036384"/>
    <w:rsid w:val="00036C34"/>
    <w:rsid w:val="00040095"/>
    <w:rsid w:val="0004088D"/>
    <w:rsid w:val="00040985"/>
    <w:rsid w:val="00042B6D"/>
    <w:rsid w:val="000439E0"/>
    <w:rsid w:val="000447A7"/>
    <w:rsid w:val="00044DAF"/>
    <w:rsid w:val="000451C7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0E9B"/>
    <w:rsid w:val="00051A6C"/>
    <w:rsid w:val="00052DFF"/>
    <w:rsid w:val="00053883"/>
    <w:rsid w:val="000538DD"/>
    <w:rsid w:val="00053B88"/>
    <w:rsid w:val="0005463C"/>
    <w:rsid w:val="000551D6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2E1"/>
    <w:rsid w:val="000647D0"/>
    <w:rsid w:val="000650FD"/>
    <w:rsid w:val="0006694C"/>
    <w:rsid w:val="00066FFB"/>
    <w:rsid w:val="000670EE"/>
    <w:rsid w:val="000672F4"/>
    <w:rsid w:val="00070C55"/>
    <w:rsid w:val="00070F8B"/>
    <w:rsid w:val="000710C4"/>
    <w:rsid w:val="00071289"/>
    <w:rsid w:val="00071B0F"/>
    <w:rsid w:val="00071DE5"/>
    <w:rsid w:val="00072125"/>
    <w:rsid w:val="0007266B"/>
    <w:rsid w:val="00072F0C"/>
    <w:rsid w:val="0007425A"/>
    <w:rsid w:val="0007460F"/>
    <w:rsid w:val="00074DF5"/>
    <w:rsid w:val="0007526E"/>
    <w:rsid w:val="00075C93"/>
    <w:rsid w:val="00075E36"/>
    <w:rsid w:val="00076026"/>
    <w:rsid w:val="0007657A"/>
    <w:rsid w:val="000769C2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4E74"/>
    <w:rsid w:val="00084F39"/>
    <w:rsid w:val="00085722"/>
    <w:rsid w:val="00085F7D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36F5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3B69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B96"/>
    <w:rsid w:val="000C3E8E"/>
    <w:rsid w:val="000C4535"/>
    <w:rsid w:val="000C47C7"/>
    <w:rsid w:val="000C482A"/>
    <w:rsid w:val="000C4E7A"/>
    <w:rsid w:val="000C522B"/>
    <w:rsid w:val="000C711C"/>
    <w:rsid w:val="000C76FC"/>
    <w:rsid w:val="000C773B"/>
    <w:rsid w:val="000D024F"/>
    <w:rsid w:val="000D0796"/>
    <w:rsid w:val="000D174F"/>
    <w:rsid w:val="000D27E1"/>
    <w:rsid w:val="000D2FA5"/>
    <w:rsid w:val="000D3E2B"/>
    <w:rsid w:val="000D41E1"/>
    <w:rsid w:val="000D56C3"/>
    <w:rsid w:val="000D58AB"/>
    <w:rsid w:val="000D5FB7"/>
    <w:rsid w:val="000D6922"/>
    <w:rsid w:val="000D70AF"/>
    <w:rsid w:val="000D7323"/>
    <w:rsid w:val="000E0D41"/>
    <w:rsid w:val="000E0DFE"/>
    <w:rsid w:val="000E13D1"/>
    <w:rsid w:val="000E1CC8"/>
    <w:rsid w:val="000E22B9"/>
    <w:rsid w:val="000E29C6"/>
    <w:rsid w:val="000E3990"/>
    <w:rsid w:val="000E46D2"/>
    <w:rsid w:val="000E53EA"/>
    <w:rsid w:val="000E5BD7"/>
    <w:rsid w:val="000E63C9"/>
    <w:rsid w:val="000E66E3"/>
    <w:rsid w:val="000E7886"/>
    <w:rsid w:val="000F03AB"/>
    <w:rsid w:val="000F1766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3C8"/>
    <w:rsid w:val="00101C48"/>
    <w:rsid w:val="00101F16"/>
    <w:rsid w:val="00101F66"/>
    <w:rsid w:val="00104072"/>
    <w:rsid w:val="0010417D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088"/>
    <w:rsid w:val="00107256"/>
    <w:rsid w:val="001078AA"/>
    <w:rsid w:val="00110D6E"/>
    <w:rsid w:val="001110EC"/>
    <w:rsid w:val="001112C8"/>
    <w:rsid w:val="001118B0"/>
    <w:rsid w:val="00112281"/>
    <w:rsid w:val="001133CF"/>
    <w:rsid w:val="00113860"/>
    <w:rsid w:val="00113892"/>
    <w:rsid w:val="001144E0"/>
    <w:rsid w:val="001148D8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0862"/>
    <w:rsid w:val="0012144B"/>
    <w:rsid w:val="00121CB1"/>
    <w:rsid w:val="00122105"/>
    <w:rsid w:val="001223B5"/>
    <w:rsid w:val="00122B43"/>
    <w:rsid w:val="00123183"/>
    <w:rsid w:val="00124633"/>
    <w:rsid w:val="00125238"/>
    <w:rsid w:val="001254D1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4BE5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0C43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4FC"/>
    <w:rsid w:val="00146570"/>
    <w:rsid w:val="00146A0D"/>
    <w:rsid w:val="00146C22"/>
    <w:rsid w:val="00147787"/>
    <w:rsid w:val="00147C83"/>
    <w:rsid w:val="00147D47"/>
    <w:rsid w:val="00150686"/>
    <w:rsid w:val="00150A4C"/>
    <w:rsid w:val="00150D66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12D7"/>
    <w:rsid w:val="001620E9"/>
    <w:rsid w:val="00162C59"/>
    <w:rsid w:val="00164813"/>
    <w:rsid w:val="00164FCD"/>
    <w:rsid w:val="00165D97"/>
    <w:rsid w:val="00165DE1"/>
    <w:rsid w:val="00166168"/>
    <w:rsid w:val="001662F0"/>
    <w:rsid w:val="0016710D"/>
    <w:rsid w:val="0016770B"/>
    <w:rsid w:val="001678E8"/>
    <w:rsid w:val="00167DAA"/>
    <w:rsid w:val="00170439"/>
    <w:rsid w:val="001710F5"/>
    <w:rsid w:val="00171250"/>
    <w:rsid w:val="00171307"/>
    <w:rsid w:val="00171C11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A1E"/>
    <w:rsid w:val="00180BCB"/>
    <w:rsid w:val="00180BE3"/>
    <w:rsid w:val="001819A7"/>
    <w:rsid w:val="0018278A"/>
    <w:rsid w:val="001829CB"/>
    <w:rsid w:val="00182DA3"/>
    <w:rsid w:val="00182FDD"/>
    <w:rsid w:val="00183014"/>
    <w:rsid w:val="001834C5"/>
    <w:rsid w:val="0018453A"/>
    <w:rsid w:val="0018495A"/>
    <w:rsid w:val="00184BF2"/>
    <w:rsid w:val="00184C3C"/>
    <w:rsid w:val="001859EE"/>
    <w:rsid w:val="00185BBF"/>
    <w:rsid w:val="00186C28"/>
    <w:rsid w:val="00186E59"/>
    <w:rsid w:val="00187905"/>
    <w:rsid w:val="00187E23"/>
    <w:rsid w:val="00190442"/>
    <w:rsid w:val="00190B9B"/>
    <w:rsid w:val="00191DDA"/>
    <w:rsid w:val="00192587"/>
    <w:rsid w:val="0019287C"/>
    <w:rsid w:val="001929F0"/>
    <w:rsid w:val="00192A3C"/>
    <w:rsid w:val="001930E5"/>
    <w:rsid w:val="00193D97"/>
    <w:rsid w:val="001949E3"/>
    <w:rsid w:val="00194CD0"/>
    <w:rsid w:val="00194D46"/>
    <w:rsid w:val="001954FF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F9A"/>
    <w:rsid w:val="001A5285"/>
    <w:rsid w:val="001A54C0"/>
    <w:rsid w:val="001A6793"/>
    <w:rsid w:val="001A6B32"/>
    <w:rsid w:val="001A6C6C"/>
    <w:rsid w:val="001A750E"/>
    <w:rsid w:val="001A7571"/>
    <w:rsid w:val="001A7CAB"/>
    <w:rsid w:val="001B0409"/>
    <w:rsid w:val="001B0890"/>
    <w:rsid w:val="001B1E45"/>
    <w:rsid w:val="001B1EAC"/>
    <w:rsid w:val="001B1ED6"/>
    <w:rsid w:val="001B1F12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3B7"/>
    <w:rsid w:val="001C248C"/>
    <w:rsid w:val="001C2578"/>
    <w:rsid w:val="001C292F"/>
    <w:rsid w:val="001C2BC6"/>
    <w:rsid w:val="001C3460"/>
    <w:rsid w:val="001C430C"/>
    <w:rsid w:val="001C43AA"/>
    <w:rsid w:val="001C445F"/>
    <w:rsid w:val="001C4A2B"/>
    <w:rsid w:val="001C52C7"/>
    <w:rsid w:val="001C693A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484"/>
    <w:rsid w:val="001E29FE"/>
    <w:rsid w:val="001E3180"/>
    <w:rsid w:val="001E3C0F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2EC8"/>
    <w:rsid w:val="001F3172"/>
    <w:rsid w:val="001F3331"/>
    <w:rsid w:val="001F35CF"/>
    <w:rsid w:val="001F40CC"/>
    <w:rsid w:val="001F46F4"/>
    <w:rsid w:val="001F4C0D"/>
    <w:rsid w:val="001F4C15"/>
    <w:rsid w:val="001F6309"/>
    <w:rsid w:val="001F6748"/>
    <w:rsid w:val="001F6F10"/>
    <w:rsid w:val="001F7022"/>
    <w:rsid w:val="001F71EA"/>
    <w:rsid w:val="001F7247"/>
    <w:rsid w:val="001F7831"/>
    <w:rsid w:val="00200005"/>
    <w:rsid w:val="002008B5"/>
    <w:rsid w:val="00200D1A"/>
    <w:rsid w:val="00200F1D"/>
    <w:rsid w:val="00202F23"/>
    <w:rsid w:val="002031B8"/>
    <w:rsid w:val="00204045"/>
    <w:rsid w:val="002043A6"/>
    <w:rsid w:val="00204802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C17"/>
    <w:rsid w:val="002160C0"/>
    <w:rsid w:val="00217396"/>
    <w:rsid w:val="00217B83"/>
    <w:rsid w:val="00220FFB"/>
    <w:rsid w:val="00221212"/>
    <w:rsid w:val="002212EA"/>
    <w:rsid w:val="002217E6"/>
    <w:rsid w:val="0022289E"/>
    <w:rsid w:val="00222A32"/>
    <w:rsid w:val="00222EBF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0CB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41F"/>
    <w:rsid w:val="00240892"/>
    <w:rsid w:val="00240B3B"/>
    <w:rsid w:val="00241641"/>
    <w:rsid w:val="002419D9"/>
    <w:rsid w:val="00241A04"/>
    <w:rsid w:val="00241D85"/>
    <w:rsid w:val="0024207F"/>
    <w:rsid w:val="00243585"/>
    <w:rsid w:val="00243816"/>
    <w:rsid w:val="00243D46"/>
    <w:rsid w:val="0024583E"/>
    <w:rsid w:val="00246142"/>
    <w:rsid w:val="00246857"/>
    <w:rsid w:val="00246C2A"/>
    <w:rsid w:val="00246EEA"/>
    <w:rsid w:val="0024777E"/>
    <w:rsid w:val="00247836"/>
    <w:rsid w:val="002501D4"/>
    <w:rsid w:val="0025120C"/>
    <w:rsid w:val="002516BD"/>
    <w:rsid w:val="00251EDF"/>
    <w:rsid w:val="00252BEF"/>
    <w:rsid w:val="00253807"/>
    <w:rsid w:val="0025381A"/>
    <w:rsid w:val="00253ED4"/>
    <w:rsid w:val="002540C7"/>
    <w:rsid w:val="002544C3"/>
    <w:rsid w:val="00254E8E"/>
    <w:rsid w:val="00255014"/>
    <w:rsid w:val="0025526B"/>
    <w:rsid w:val="002553B8"/>
    <w:rsid w:val="002557B4"/>
    <w:rsid w:val="00255B91"/>
    <w:rsid w:val="00256081"/>
    <w:rsid w:val="002567AF"/>
    <w:rsid w:val="00257040"/>
    <w:rsid w:val="00260943"/>
    <w:rsid w:val="002613B4"/>
    <w:rsid w:val="00261B7F"/>
    <w:rsid w:val="00262122"/>
    <w:rsid w:val="00262ED1"/>
    <w:rsid w:val="00263AAB"/>
    <w:rsid w:val="00264382"/>
    <w:rsid w:val="002644FF"/>
    <w:rsid w:val="00264D71"/>
    <w:rsid w:val="0026591C"/>
    <w:rsid w:val="00265E79"/>
    <w:rsid w:val="0026675C"/>
    <w:rsid w:val="00266BF3"/>
    <w:rsid w:val="00266C27"/>
    <w:rsid w:val="00266E94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2B44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90B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1D7"/>
    <w:rsid w:val="00292B91"/>
    <w:rsid w:val="0029305F"/>
    <w:rsid w:val="00293AC2"/>
    <w:rsid w:val="00294475"/>
    <w:rsid w:val="002946B8"/>
    <w:rsid w:val="00295297"/>
    <w:rsid w:val="0029572D"/>
    <w:rsid w:val="002958E8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22D"/>
    <w:rsid w:val="002A1B9E"/>
    <w:rsid w:val="002A1F6B"/>
    <w:rsid w:val="002A25A1"/>
    <w:rsid w:val="002A2C0D"/>
    <w:rsid w:val="002A323A"/>
    <w:rsid w:val="002A444A"/>
    <w:rsid w:val="002A4559"/>
    <w:rsid w:val="002A57A5"/>
    <w:rsid w:val="002A58D7"/>
    <w:rsid w:val="002A5B39"/>
    <w:rsid w:val="002A656C"/>
    <w:rsid w:val="002A7216"/>
    <w:rsid w:val="002A72C9"/>
    <w:rsid w:val="002A7579"/>
    <w:rsid w:val="002B085E"/>
    <w:rsid w:val="002B08FC"/>
    <w:rsid w:val="002B14C8"/>
    <w:rsid w:val="002B271A"/>
    <w:rsid w:val="002B2935"/>
    <w:rsid w:val="002B3830"/>
    <w:rsid w:val="002B39C8"/>
    <w:rsid w:val="002B5026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513D"/>
    <w:rsid w:val="002C6AD5"/>
    <w:rsid w:val="002C6D17"/>
    <w:rsid w:val="002C6D41"/>
    <w:rsid w:val="002C6D60"/>
    <w:rsid w:val="002C7356"/>
    <w:rsid w:val="002C7DE0"/>
    <w:rsid w:val="002D0488"/>
    <w:rsid w:val="002D16B6"/>
    <w:rsid w:val="002D2403"/>
    <w:rsid w:val="002D246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268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9C0"/>
    <w:rsid w:val="002E6AB1"/>
    <w:rsid w:val="002E6BDA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698"/>
    <w:rsid w:val="002F4D01"/>
    <w:rsid w:val="002F5976"/>
    <w:rsid w:val="002F7AFB"/>
    <w:rsid w:val="003011B2"/>
    <w:rsid w:val="0030158F"/>
    <w:rsid w:val="00301E42"/>
    <w:rsid w:val="0030237C"/>
    <w:rsid w:val="00302433"/>
    <w:rsid w:val="00302A1F"/>
    <w:rsid w:val="0030317D"/>
    <w:rsid w:val="0030371D"/>
    <w:rsid w:val="00303EDF"/>
    <w:rsid w:val="0030506D"/>
    <w:rsid w:val="00305DEB"/>
    <w:rsid w:val="00306A85"/>
    <w:rsid w:val="00306F94"/>
    <w:rsid w:val="00307A88"/>
    <w:rsid w:val="003108BF"/>
    <w:rsid w:val="00310C8B"/>
    <w:rsid w:val="00310CE9"/>
    <w:rsid w:val="0031193C"/>
    <w:rsid w:val="003122CD"/>
    <w:rsid w:val="003124D1"/>
    <w:rsid w:val="00313357"/>
    <w:rsid w:val="003144A0"/>
    <w:rsid w:val="0031462E"/>
    <w:rsid w:val="00314B4A"/>
    <w:rsid w:val="00315464"/>
    <w:rsid w:val="00315964"/>
    <w:rsid w:val="00316632"/>
    <w:rsid w:val="00316BDB"/>
    <w:rsid w:val="00316DF2"/>
    <w:rsid w:val="00316F89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36E"/>
    <w:rsid w:val="003268C5"/>
    <w:rsid w:val="00327458"/>
    <w:rsid w:val="00330723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49B4"/>
    <w:rsid w:val="003350FF"/>
    <w:rsid w:val="0033558E"/>
    <w:rsid w:val="00335793"/>
    <w:rsid w:val="00336086"/>
    <w:rsid w:val="00336C96"/>
    <w:rsid w:val="003372F6"/>
    <w:rsid w:val="00337304"/>
    <w:rsid w:val="00342FEB"/>
    <w:rsid w:val="00343005"/>
    <w:rsid w:val="00343839"/>
    <w:rsid w:val="00344D0E"/>
    <w:rsid w:val="00345698"/>
    <w:rsid w:val="00345EE6"/>
    <w:rsid w:val="003465A3"/>
    <w:rsid w:val="00346C44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37F0"/>
    <w:rsid w:val="0035419F"/>
    <w:rsid w:val="0035462D"/>
    <w:rsid w:val="003549AD"/>
    <w:rsid w:val="00354DC2"/>
    <w:rsid w:val="00354E6B"/>
    <w:rsid w:val="00354FE9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056"/>
    <w:rsid w:val="00365B18"/>
    <w:rsid w:val="00367EEA"/>
    <w:rsid w:val="00370105"/>
    <w:rsid w:val="00371923"/>
    <w:rsid w:val="00371BED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50A"/>
    <w:rsid w:val="00383F39"/>
    <w:rsid w:val="00384F65"/>
    <w:rsid w:val="003857DF"/>
    <w:rsid w:val="00386152"/>
    <w:rsid w:val="00387804"/>
    <w:rsid w:val="0039045C"/>
    <w:rsid w:val="003906BA"/>
    <w:rsid w:val="00391A9B"/>
    <w:rsid w:val="003921EE"/>
    <w:rsid w:val="003932D1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AA6"/>
    <w:rsid w:val="003A2DD3"/>
    <w:rsid w:val="003A313B"/>
    <w:rsid w:val="003A4A0F"/>
    <w:rsid w:val="003A5FB2"/>
    <w:rsid w:val="003A6411"/>
    <w:rsid w:val="003A7621"/>
    <w:rsid w:val="003A76A2"/>
    <w:rsid w:val="003A7B57"/>
    <w:rsid w:val="003A7EB1"/>
    <w:rsid w:val="003B0966"/>
    <w:rsid w:val="003B098B"/>
    <w:rsid w:val="003B2E96"/>
    <w:rsid w:val="003B3255"/>
    <w:rsid w:val="003B3D64"/>
    <w:rsid w:val="003B3FFD"/>
    <w:rsid w:val="003B5124"/>
    <w:rsid w:val="003B564F"/>
    <w:rsid w:val="003B5AB2"/>
    <w:rsid w:val="003B6786"/>
    <w:rsid w:val="003B6B55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20D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0F2E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6DC3"/>
    <w:rsid w:val="003D710A"/>
    <w:rsid w:val="003E084C"/>
    <w:rsid w:val="003E08D4"/>
    <w:rsid w:val="003E16BE"/>
    <w:rsid w:val="003E1F3F"/>
    <w:rsid w:val="003E2BE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15AB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2D83"/>
    <w:rsid w:val="00403B4F"/>
    <w:rsid w:val="004043C7"/>
    <w:rsid w:val="004053AC"/>
    <w:rsid w:val="00405791"/>
    <w:rsid w:val="00406042"/>
    <w:rsid w:val="004062DC"/>
    <w:rsid w:val="0040630E"/>
    <w:rsid w:val="00406E19"/>
    <w:rsid w:val="00407806"/>
    <w:rsid w:val="00407914"/>
    <w:rsid w:val="00407AAA"/>
    <w:rsid w:val="00410043"/>
    <w:rsid w:val="0041079E"/>
    <w:rsid w:val="004107A6"/>
    <w:rsid w:val="004109B2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A"/>
    <w:rsid w:val="00415FDF"/>
    <w:rsid w:val="004160B7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5B6"/>
    <w:rsid w:val="00423B05"/>
    <w:rsid w:val="00424280"/>
    <w:rsid w:val="00424408"/>
    <w:rsid w:val="004244B0"/>
    <w:rsid w:val="00424AE0"/>
    <w:rsid w:val="00425ECE"/>
    <w:rsid w:val="004264A5"/>
    <w:rsid w:val="004303CA"/>
    <w:rsid w:val="00430971"/>
    <w:rsid w:val="00430AE5"/>
    <w:rsid w:val="00431685"/>
    <w:rsid w:val="00431800"/>
    <w:rsid w:val="004320A4"/>
    <w:rsid w:val="00432839"/>
    <w:rsid w:val="00432CC0"/>
    <w:rsid w:val="00432D7C"/>
    <w:rsid w:val="00434360"/>
    <w:rsid w:val="0043457E"/>
    <w:rsid w:val="004354D5"/>
    <w:rsid w:val="004359C8"/>
    <w:rsid w:val="00435BA2"/>
    <w:rsid w:val="00435CCD"/>
    <w:rsid w:val="00435E5E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384"/>
    <w:rsid w:val="004434B5"/>
    <w:rsid w:val="00444CA1"/>
    <w:rsid w:val="00445BF7"/>
    <w:rsid w:val="00446937"/>
    <w:rsid w:val="00446952"/>
    <w:rsid w:val="00446A6F"/>
    <w:rsid w:val="00447390"/>
    <w:rsid w:val="004506FE"/>
    <w:rsid w:val="00450AFC"/>
    <w:rsid w:val="00450C7F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DDB"/>
    <w:rsid w:val="00453E1E"/>
    <w:rsid w:val="00455198"/>
    <w:rsid w:val="004562E4"/>
    <w:rsid w:val="00457732"/>
    <w:rsid w:val="00457B59"/>
    <w:rsid w:val="004602CE"/>
    <w:rsid w:val="00460414"/>
    <w:rsid w:val="00460434"/>
    <w:rsid w:val="00461170"/>
    <w:rsid w:val="00461AD3"/>
    <w:rsid w:val="00461B81"/>
    <w:rsid w:val="0046353E"/>
    <w:rsid w:val="00463BC7"/>
    <w:rsid w:val="0046542D"/>
    <w:rsid w:val="00465752"/>
    <w:rsid w:val="0046616F"/>
    <w:rsid w:val="004663F7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002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4E6D"/>
    <w:rsid w:val="00485602"/>
    <w:rsid w:val="00485699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11A"/>
    <w:rsid w:val="0049797A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5F2"/>
    <w:rsid w:val="004B2AAA"/>
    <w:rsid w:val="004B2E44"/>
    <w:rsid w:val="004B31D3"/>
    <w:rsid w:val="004B3B5B"/>
    <w:rsid w:val="004B554C"/>
    <w:rsid w:val="004B57D6"/>
    <w:rsid w:val="004B5ADF"/>
    <w:rsid w:val="004B60D2"/>
    <w:rsid w:val="004B66A8"/>
    <w:rsid w:val="004B68FF"/>
    <w:rsid w:val="004B724F"/>
    <w:rsid w:val="004B733B"/>
    <w:rsid w:val="004C0C8F"/>
    <w:rsid w:val="004C102B"/>
    <w:rsid w:val="004C301C"/>
    <w:rsid w:val="004C4187"/>
    <w:rsid w:val="004C4256"/>
    <w:rsid w:val="004C4AD9"/>
    <w:rsid w:val="004C5370"/>
    <w:rsid w:val="004C68FE"/>
    <w:rsid w:val="004C69B9"/>
    <w:rsid w:val="004C7E5B"/>
    <w:rsid w:val="004C7F70"/>
    <w:rsid w:val="004D1372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3ADC"/>
    <w:rsid w:val="004D4097"/>
    <w:rsid w:val="004D5123"/>
    <w:rsid w:val="004D5458"/>
    <w:rsid w:val="004D5D5B"/>
    <w:rsid w:val="004D6136"/>
    <w:rsid w:val="004D669D"/>
    <w:rsid w:val="004D6A0A"/>
    <w:rsid w:val="004D6A4F"/>
    <w:rsid w:val="004D7387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0CA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378"/>
    <w:rsid w:val="00500B50"/>
    <w:rsid w:val="00500BD9"/>
    <w:rsid w:val="00501102"/>
    <w:rsid w:val="005012B5"/>
    <w:rsid w:val="00501394"/>
    <w:rsid w:val="00501990"/>
    <w:rsid w:val="00501EF9"/>
    <w:rsid w:val="005020F6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3CE"/>
    <w:rsid w:val="005064CF"/>
    <w:rsid w:val="00506787"/>
    <w:rsid w:val="00506D5D"/>
    <w:rsid w:val="00510002"/>
    <w:rsid w:val="0051020F"/>
    <w:rsid w:val="005108DB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6EC"/>
    <w:rsid w:val="00531DAD"/>
    <w:rsid w:val="00531E0A"/>
    <w:rsid w:val="005321E5"/>
    <w:rsid w:val="005327C2"/>
    <w:rsid w:val="00532BAA"/>
    <w:rsid w:val="005333E6"/>
    <w:rsid w:val="0053387A"/>
    <w:rsid w:val="00533C0B"/>
    <w:rsid w:val="00533F48"/>
    <w:rsid w:val="005346A7"/>
    <w:rsid w:val="00534DA0"/>
    <w:rsid w:val="00534E2A"/>
    <w:rsid w:val="00536D15"/>
    <w:rsid w:val="0053724A"/>
    <w:rsid w:val="00537E84"/>
    <w:rsid w:val="005408DB"/>
    <w:rsid w:val="00540B87"/>
    <w:rsid w:val="005410F4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938"/>
    <w:rsid w:val="00552BB4"/>
    <w:rsid w:val="00552DBA"/>
    <w:rsid w:val="00553FFB"/>
    <w:rsid w:val="005541EF"/>
    <w:rsid w:val="00554A25"/>
    <w:rsid w:val="00554B46"/>
    <w:rsid w:val="00554E72"/>
    <w:rsid w:val="00555457"/>
    <w:rsid w:val="0055659D"/>
    <w:rsid w:val="00556AC1"/>
    <w:rsid w:val="00556C2B"/>
    <w:rsid w:val="00556D08"/>
    <w:rsid w:val="00557693"/>
    <w:rsid w:val="005578DE"/>
    <w:rsid w:val="00557DF5"/>
    <w:rsid w:val="00561258"/>
    <w:rsid w:val="005615EF"/>
    <w:rsid w:val="005616F4"/>
    <w:rsid w:val="00561D7A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6828"/>
    <w:rsid w:val="005679A1"/>
    <w:rsid w:val="00567DF4"/>
    <w:rsid w:val="00567F13"/>
    <w:rsid w:val="005710F4"/>
    <w:rsid w:val="0057124B"/>
    <w:rsid w:val="005717D5"/>
    <w:rsid w:val="00571B3F"/>
    <w:rsid w:val="00572094"/>
    <w:rsid w:val="0057284B"/>
    <w:rsid w:val="00573169"/>
    <w:rsid w:val="00573EAC"/>
    <w:rsid w:val="005742DF"/>
    <w:rsid w:val="005765F8"/>
    <w:rsid w:val="005767E3"/>
    <w:rsid w:val="00576B51"/>
    <w:rsid w:val="00576FD7"/>
    <w:rsid w:val="00577C89"/>
    <w:rsid w:val="0058042D"/>
    <w:rsid w:val="005804EE"/>
    <w:rsid w:val="005804F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4A3C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C38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E25"/>
    <w:rsid w:val="005B5FD4"/>
    <w:rsid w:val="005B65B1"/>
    <w:rsid w:val="005B7935"/>
    <w:rsid w:val="005B79D8"/>
    <w:rsid w:val="005C04AE"/>
    <w:rsid w:val="005C1F30"/>
    <w:rsid w:val="005C2003"/>
    <w:rsid w:val="005C2187"/>
    <w:rsid w:val="005C2768"/>
    <w:rsid w:val="005C3451"/>
    <w:rsid w:val="005C4BB4"/>
    <w:rsid w:val="005C6585"/>
    <w:rsid w:val="005C6BFE"/>
    <w:rsid w:val="005D08A4"/>
    <w:rsid w:val="005D0EB7"/>
    <w:rsid w:val="005D1BD4"/>
    <w:rsid w:val="005D2CB0"/>
    <w:rsid w:val="005D2FCF"/>
    <w:rsid w:val="005D3903"/>
    <w:rsid w:val="005D4722"/>
    <w:rsid w:val="005D4AD7"/>
    <w:rsid w:val="005D56F9"/>
    <w:rsid w:val="005D63C8"/>
    <w:rsid w:val="005D63DE"/>
    <w:rsid w:val="005D6E92"/>
    <w:rsid w:val="005D7CA3"/>
    <w:rsid w:val="005E0FFB"/>
    <w:rsid w:val="005E17B7"/>
    <w:rsid w:val="005E3058"/>
    <w:rsid w:val="005E3940"/>
    <w:rsid w:val="005E48C0"/>
    <w:rsid w:val="005E5447"/>
    <w:rsid w:val="005E567E"/>
    <w:rsid w:val="005E5C67"/>
    <w:rsid w:val="005E64B7"/>
    <w:rsid w:val="005E6704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B98"/>
    <w:rsid w:val="005F7D1E"/>
    <w:rsid w:val="0060088D"/>
    <w:rsid w:val="00600890"/>
    <w:rsid w:val="00601977"/>
    <w:rsid w:val="00602208"/>
    <w:rsid w:val="0060251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BCE"/>
    <w:rsid w:val="00611DCA"/>
    <w:rsid w:val="00612037"/>
    <w:rsid w:val="0061208F"/>
    <w:rsid w:val="00612304"/>
    <w:rsid w:val="00613156"/>
    <w:rsid w:val="00613C63"/>
    <w:rsid w:val="006144E8"/>
    <w:rsid w:val="00614900"/>
    <w:rsid w:val="00614914"/>
    <w:rsid w:val="006152D6"/>
    <w:rsid w:val="00615A40"/>
    <w:rsid w:val="00615FEA"/>
    <w:rsid w:val="0061614F"/>
    <w:rsid w:val="006167DB"/>
    <w:rsid w:val="006169D4"/>
    <w:rsid w:val="00617197"/>
    <w:rsid w:val="00617267"/>
    <w:rsid w:val="00617528"/>
    <w:rsid w:val="00620902"/>
    <w:rsid w:val="00620C71"/>
    <w:rsid w:val="006212B9"/>
    <w:rsid w:val="00621629"/>
    <w:rsid w:val="00621DDB"/>
    <w:rsid w:val="00622303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02BE"/>
    <w:rsid w:val="006308E8"/>
    <w:rsid w:val="00631848"/>
    <w:rsid w:val="00631865"/>
    <w:rsid w:val="00633456"/>
    <w:rsid w:val="0063374E"/>
    <w:rsid w:val="00633E8A"/>
    <w:rsid w:val="00634089"/>
    <w:rsid w:val="00634568"/>
    <w:rsid w:val="00634969"/>
    <w:rsid w:val="00634BD7"/>
    <w:rsid w:val="00635910"/>
    <w:rsid w:val="00636149"/>
    <w:rsid w:val="00636588"/>
    <w:rsid w:val="006365FF"/>
    <w:rsid w:val="00636795"/>
    <w:rsid w:val="00636B1D"/>
    <w:rsid w:val="00636E75"/>
    <w:rsid w:val="00637586"/>
    <w:rsid w:val="00637BA0"/>
    <w:rsid w:val="00637FD6"/>
    <w:rsid w:val="00641925"/>
    <w:rsid w:val="00642A34"/>
    <w:rsid w:val="00642E38"/>
    <w:rsid w:val="006438A7"/>
    <w:rsid w:val="006438C1"/>
    <w:rsid w:val="00643D84"/>
    <w:rsid w:val="006466E8"/>
    <w:rsid w:val="00646D99"/>
    <w:rsid w:val="00646F90"/>
    <w:rsid w:val="0065111C"/>
    <w:rsid w:val="00651833"/>
    <w:rsid w:val="006518C5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318"/>
    <w:rsid w:val="00657DDA"/>
    <w:rsid w:val="00660140"/>
    <w:rsid w:val="006609F4"/>
    <w:rsid w:val="0066146A"/>
    <w:rsid w:val="0066150E"/>
    <w:rsid w:val="0066443C"/>
    <w:rsid w:val="00664C6F"/>
    <w:rsid w:val="006658BE"/>
    <w:rsid w:val="00665E0D"/>
    <w:rsid w:val="00665FD4"/>
    <w:rsid w:val="006666DF"/>
    <w:rsid w:val="00666968"/>
    <w:rsid w:val="00666D02"/>
    <w:rsid w:val="00666D63"/>
    <w:rsid w:val="0066700B"/>
    <w:rsid w:val="006672E2"/>
    <w:rsid w:val="00667DF4"/>
    <w:rsid w:val="0067031D"/>
    <w:rsid w:val="00670508"/>
    <w:rsid w:val="0067062D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4788"/>
    <w:rsid w:val="0067482F"/>
    <w:rsid w:val="006750AA"/>
    <w:rsid w:val="006759AA"/>
    <w:rsid w:val="0067646B"/>
    <w:rsid w:val="0067678F"/>
    <w:rsid w:val="00676FE4"/>
    <w:rsid w:val="00677310"/>
    <w:rsid w:val="0068000A"/>
    <w:rsid w:val="006800CE"/>
    <w:rsid w:val="00681429"/>
    <w:rsid w:val="00681471"/>
    <w:rsid w:val="00681C2F"/>
    <w:rsid w:val="00681E2C"/>
    <w:rsid w:val="00682482"/>
    <w:rsid w:val="00683655"/>
    <w:rsid w:val="00684291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3A26"/>
    <w:rsid w:val="006A45BF"/>
    <w:rsid w:val="006A4C0C"/>
    <w:rsid w:val="006A5561"/>
    <w:rsid w:val="006A57F8"/>
    <w:rsid w:val="006A7170"/>
    <w:rsid w:val="006A78AA"/>
    <w:rsid w:val="006A7A39"/>
    <w:rsid w:val="006B006A"/>
    <w:rsid w:val="006B0182"/>
    <w:rsid w:val="006B03AF"/>
    <w:rsid w:val="006B0400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215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890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2C1"/>
    <w:rsid w:val="006D391C"/>
    <w:rsid w:val="006D40E2"/>
    <w:rsid w:val="006D426D"/>
    <w:rsid w:val="006D540C"/>
    <w:rsid w:val="006D60B3"/>
    <w:rsid w:val="006D6FCF"/>
    <w:rsid w:val="006D7D23"/>
    <w:rsid w:val="006D7EE9"/>
    <w:rsid w:val="006D7FF2"/>
    <w:rsid w:val="006E0209"/>
    <w:rsid w:val="006E098B"/>
    <w:rsid w:val="006E1AE9"/>
    <w:rsid w:val="006E37B6"/>
    <w:rsid w:val="006E3C93"/>
    <w:rsid w:val="006E4558"/>
    <w:rsid w:val="006E4BE2"/>
    <w:rsid w:val="006E56AC"/>
    <w:rsid w:val="006E6A9E"/>
    <w:rsid w:val="006E6D34"/>
    <w:rsid w:val="006F1211"/>
    <w:rsid w:val="006F1B50"/>
    <w:rsid w:val="006F1DE4"/>
    <w:rsid w:val="006F210F"/>
    <w:rsid w:val="006F2D96"/>
    <w:rsid w:val="006F306E"/>
    <w:rsid w:val="006F3319"/>
    <w:rsid w:val="006F3FDC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2EBE"/>
    <w:rsid w:val="0070337E"/>
    <w:rsid w:val="007036D7"/>
    <w:rsid w:val="00703C1A"/>
    <w:rsid w:val="00703E7E"/>
    <w:rsid w:val="00705632"/>
    <w:rsid w:val="00705C11"/>
    <w:rsid w:val="00705C66"/>
    <w:rsid w:val="00706A59"/>
    <w:rsid w:val="00706BCF"/>
    <w:rsid w:val="00707001"/>
    <w:rsid w:val="007070BC"/>
    <w:rsid w:val="00707158"/>
    <w:rsid w:val="007108AA"/>
    <w:rsid w:val="007125E0"/>
    <w:rsid w:val="007132CD"/>
    <w:rsid w:val="007138F6"/>
    <w:rsid w:val="00714407"/>
    <w:rsid w:val="00714B10"/>
    <w:rsid w:val="00714B12"/>
    <w:rsid w:val="00714CE7"/>
    <w:rsid w:val="00715126"/>
    <w:rsid w:val="00715D50"/>
    <w:rsid w:val="007163F8"/>
    <w:rsid w:val="00716771"/>
    <w:rsid w:val="007204E2"/>
    <w:rsid w:val="00720E4F"/>
    <w:rsid w:val="00721322"/>
    <w:rsid w:val="00721368"/>
    <w:rsid w:val="00721D45"/>
    <w:rsid w:val="00721D4C"/>
    <w:rsid w:val="00721DE4"/>
    <w:rsid w:val="00722348"/>
    <w:rsid w:val="00722EF5"/>
    <w:rsid w:val="00723681"/>
    <w:rsid w:val="00723A87"/>
    <w:rsid w:val="007242D4"/>
    <w:rsid w:val="00724661"/>
    <w:rsid w:val="007259AD"/>
    <w:rsid w:val="0072608F"/>
    <w:rsid w:val="007263E8"/>
    <w:rsid w:val="00726BE0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3F9B"/>
    <w:rsid w:val="007346DE"/>
    <w:rsid w:val="0073477A"/>
    <w:rsid w:val="00734A00"/>
    <w:rsid w:val="00734A5B"/>
    <w:rsid w:val="00734FE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17EF"/>
    <w:rsid w:val="007423B0"/>
    <w:rsid w:val="00742791"/>
    <w:rsid w:val="00742E81"/>
    <w:rsid w:val="00742FDB"/>
    <w:rsid w:val="00743228"/>
    <w:rsid w:val="0074325B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279C"/>
    <w:rsid w:val="007632D1"/>
    <w:rsid w:val="00763AFA"/>
    <w:rsid w:val="007640DA"/>
    <w:rsid w:val="00764EB0"/>
    <w:rsid w:val="00765EA6"/>
    <w:rsid w:val="00765EF5"/>
    <w:rsid w:val="00766CF3"/>
    <w:rsid w:val="00766F4C"/>
    <w:rsid w:val="00767384"/>
    <w:rsid w:val="00770229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7746F"/>
    <w:rsid w:val="00780717"/>
    <w:rsid w:val="0078107D"/>
    <w:rsid w:val="0078116B"/>
    <w:rsid w:val="007815F7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A07"/>
    <w:rsid w:val="00796BCB"/>
    <w:rsid w:val="00796D47"/>
    <w:rsid w:val="00797E07"/>
    <w:rsid w:val="007A0894"/>
    <w:rsid w:val="007A2156"/>
    <w:rsid w:val="007A24DD"/>
    <w:rsid w:val="007A3329"/>
    <w:rsid w:val="007A3868"/>
    <w:rsid w:val="007A4648"/>
    <w:rsid w:val="007A4FB8"/>
    <w:rsid w:val="007A6A6E"/>
    <w:rsid w:val="007A6CA3"/>
    <w:rsid w:val="007A7524"/>
    <w:rsid w:val="007A7C61"/>
    <w:rsid w:val="007A7D8E"/>
    <w:rsid w:val="007B02C7"/>
    <w:rsid w:val="007B18D8"/>
    <w:rsid w:val="007B2066"/>
    <w:rsid w:val="007B24F2"/>
    <w:rsid w:val="007B2646"/>
    <w:rsid w:val="007B2B97"/>
    <w:rsid w:val="007B3197"/>
    <w:rsid w:val="007B3499"/>
    <w:rsid w:val="007B37A8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B7A7E"/>
    <w:rsid w:val="007C00DF"/>
    <w:rsid w:val="007C0458"/>
    <w:rsid w:val="007C07A1"/>
    <w:rsid w:val="007C095F"/>
    <w:rsid w:val="007C0A69"/>
    <w:rsid w:val="007C0C8F"/>
    <w:rsid w:val="007C0CB2"/>
    <w:rsid w:val="007C12A1"/>
    <w:rsid w:val="007C1633"/>
    <w:rsid w:val="007C1CB9"/>
    <w:rsid w:val="007C280F"/>
    <w:rsid w:val="007C2E31"/>
    <w:rsid w:val="007C31BD"/>
    <w:rsid w:val="007C3B86"/>
    <w:rsid w:val="007C3C3F"/>
    <w:rsid w:val="007C42DE"/>
    <w:rsid w:val="007C5C6C"/>
    <w:rsid w:val="007C6B4D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2D78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0493"/>
    <w:rsid w:val="007E094C"/>
    <w:rsid w:val="007E1CA9"/>
    <w:rsid w:val="007E28FA"/>
    <w:rsid w:val="007E2FB0"/>
    <w:rsid w:val="007E36AE"/>
    <w:rsid w:val="007E489A"/>
    <w:rsid w:val="007E58F1"/>
    <w:rsid w:val="007E5C5F"/>
    <w:rsid w:val="007E5ED6"/>
    <w:rsid w:val="007E611E"/>
    <w:rsid w:val="007E6690"/>
    <w:rsid w:val="007E72BF"/>
    <w:rsid w:val="007E7B83"/>
    <w:rsid w:val="007F0089"/>
    <w:rsid w:val="007F1792"/>
    <w:rsid w:val="007F1E2A"/>
    <w:rsid w:val="007F1E88"/>
    <w:rsid w:val="007F2175"/>
    <w:rsid w:val="007F23CD"/>
    <w:rsid w:val="007F24CD"/>
    <w:rsid w:val="007F2619"/>
    <w:rsid w:val="007F357D"/>
    <w:rsid w:val="007F3D8D"/>
    <w:rsid w:val="007F431D"/>
    <w:rsid w:val="007F4A1F"/>
    <w:rsid w:val="007F4B4B"/>
    <w:rsid w:val="007F50AF"/>
    <w:rsid w:val="007F52F7"/>
    <w:rsid w:val="007F5FEB"/>
    <w:rsid w:val="007F6ADC"/>
    <w:rsid w:val="007F6E54"/>
    <w:rsid w:val="007F6ECB"/>
    <w:rsid w:val="007F79EB"/>
    <w:rsid w:val="007F7D45"/>
    <w:rsid w:val="00800013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26C"/>
    <w:rsid w:val="00804715"/>
    <w:rsid w:val="00804E10"/>
    <w:rsid w:val="00805081"/>
    <w:rsid w:val="00806615"/>
    <w:rsid w:val="00806B3F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5B5C"/>
    <w:rsid w:val="00826031"/>
    <w:rsid w:val="008260D8"/>
    <w:rsid w:val="00826F87"/>
    <w:rsid w:val="00827029"/>
    <w:rsid w:val="00830201"/>
    <w:rsid w:val="0083026E"/>
    <w:rsid w:val="008313F3"/>
    <w:rsid w:val="00832540"/>
    <w:rsid w:val="00832AA0"/>
    <w:rsid w:val="00832D4D"/>
    <w:rsid w:val="00833B39"/>
    <w:rsid w:val="00833E7C"/>
    <w:rsid w:val="00834069"/>
    <w:rsid w:val="0083472A"/>
    <w:rsid w:val="0083540D"/>
    <w:rsid w:val="0083587B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49D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0E9B"/>
    <w:rsid w:val="008512AA"/>
    <w:rsid w:val="00851312"/>
    <w:rsid w:val="00851AF0"/>
    <w:rsid w:val="00851FA7"/>
    <w:rsid w:val="008522B0"/>
    <w:rsid w:val="008525ED"/>
    <w:rsid w:val="00852627"/>
    <w:rsid w:val="008529E5"/>
    <w:rsid w:val="0085432D"/>
    <w:rsid w:val="00854AD2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2E0B"/>
    <w:rsid w:val="008632EB"/>
    <w:rsid w:val="00863406"/>
    <w:rsid w:val="00864178"/>
    <w:rsid w:val="00864B0E"/>
    <w:rsid w:val="00864C99"/>
    <w:rsid w:val="0086508C"/>
    <w:rsid w:val="008661A4"/>
    <w:rsid w:val="00866626"/>
    <w:rsid w:val="00866920"/>
    <w:rsid w:val="00866C84"/>
    <w:rsid w:val="008672F3"/>
    <w:rsid w:val="0086779F"/>
    <w:rsid w:val="00867F2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55A"/>
    <w:rsid w:val="00883A48"/>
    <w:rsid w:val="00883B70"/>
    <w:rsid w:val="00883C6E"/>
    <w:rsid w:val="00884E88"/>
    <w:rsid w:val="008858FE"/>
    <w:rsid w:val="00885B8B"/>
    <w:rsid w:val="00885C52"/>
    <w:rsid w:val="008877C9"/>
    <w:rsid w:val="0088792B"/>
    <w:rsid w:val="00887A0C"/>
    <w:rsid w:val="00887DA8"/>
    <w:rsid w:val="00890EBE"/>
    <w:rsid w:val="00891000"/>
    <w:rsid w:val="00893A7E"/>
    <w:rsid w:val="00894D40"/>
    <w:rsid w:val="008969D2"/>
    <w:rsid w:val="00896C7D"/>
    <w:rsid w:val="00896CB2"/>
    <w:rsid w:val="00897E0C"/>
    <w:rsid w:val="008A00BC"/>
    <w:rsid w:val="008A067A"/>
    <w:rsid w:val="008A086B"/>
    <w:rsid w:val="008A0CAE"/>
    <w:rsid w:val="008A0D70"/>
    <w:rsid w:val="008A139D"/>
    <w:rsid w:val="008A1500"/>
    <w:rsid w:val="008A1A94"/>
    <w:rsid w:val="008A1E3D"/>
    <w:rsid w:val="008A3775"/>
    <w:rsid w:val="008A3B55"/>
    <w:rsid w:val="008A3F8B"/>
    <w:rsid w:val="008A48E0"/>
    <w:rsid w:val="008A4BCB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2B4C"/>
    <w:rsid w:val="008B48A6"/>
    <w:rsid w:val="008B50BA"/>
    <w:rsid w:val="008B5288"/>
    <w:rsid w:val="008B564B"/>
    <w:rsid w:val="008B7D96"/>
    <w:rsid w:val="008C019C"/>
    <w:rsid w:val="008C02FC"/>
    <w:rsid w:val="008C15FE"/>
    <w:rsid w:val="008C18B6"/>
    <w:rsid w:val="008C18E7"/>
    <w:rsid w:val="008C1B2A"/>
    <w:rsid w:val="008C20C3"/>
    <w:rsid w:val="008C23A4"/>
    <w:rsid w:val="008C26F3"/>
    <w:rsid w:val="008C2B8D"/>
    <w:rsid w:val="008C2E5F"/>
    <w:rsid w:val="008C37FF"/>
    <w:rsid w:val="008C5880"/>
    <w:rsid w:val="008C5973"/>
    <w:rsid w:val="008C5F96"/>
    <w:rsid w:val="008C66B7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3AC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29C"/>
    <w:rsid w:val="008F5E19"/>
    <w:rsid w:val="008F65AB"/>
    <w:rsid w:val="008F6716"/>
    <w:rsid w:val="008F6805"/>
    <w:rsid w:val="008F68EF"/>
    <w:rsid w:val="008F69B6"/>
    <w:rsid w:val="008F70A1"/>
    <w:rsid w:val="008F71B2"/>
    <w:rsid w:val="008F73A3"/>
    <w:rsid w:val="008F7D7C"/>
    <w:rsid w:val="00900315"/>
    <w:rsid w:val="009004A3"/>
    <w:rsid w:val="0090126D"/>
    <w:rsid w:val="009012DD"/>
    <w:rsid w:val="0090148B"/>
    <w:rsid w:val="00901784"/>
    <w:rsid w:val="00901AF1"/>
    <w:rsid w:val="00901C14"/>
    <w:rsid w:val="00901FAD"/>
    <w:rsid w:val="0090271F"/>
    <w:rsid w:val="00902BE0"/>
    <w:rsid w:val="00903092"/>
    <w:rsid w:val="009037F2"/>
    <w:rsid w:val="00904953"/>
    <w:rsid w:val="00905096"/>
    <w:rsid w:val="009050E7"/>
    <w:rsid w:val="0090699A"/>
    <w:rsid w:val="009078B3"/>
    <w:rsid w:val="00907CA3"/>
    <w:rsid w:val="00910517"/>
    <w:rsid w:val="00910FDD"/>
    <w:rsid w:val="00911134"/>
    <w:rsid w:val="009113E8"/>
    <w:rsid w:val="0091169E"/>
    <w:rsid w:val="009120F1"/>
    <w:rsid w:val="0091298E"/>
    <w:rsid w:val="00912CE7"/>
    <w:rsid w:val="0091324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1E11"/>
    <w:rsid w:val="009223DA"/>
    <w:rsid w:val="00923C07"/>
    <w:rsid w:val="0092452C"/>
    <w:rsid w:val="009246B4"/>
    <w:rsid w:val="00924D13"/>
    <w:rsid w:val="009263B0"/>
    <w:rsid w:val="009266AC"/>
    <w:rsid w:val="00930210"/>
    <w:rsid w:val="00930967"/>
    <w:rsid w:val="00930A06"/>
    <w:rsid w:val="00930F8C"/>
    <w:rsid w:val="00931009"/>
    <w:rsid w:val="00931D21"/>
    <w:rsid w:val="00932D94"/>
    <w:rsid w:val="0093362B"/>
    <w:rsid w:val="009344B6"/>
    <w:rsid w:val="00934D4A"/>
    <w:rsid w:val="00936D97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474ED"/>
    <w:rsid w:val="00950455"/>
    <w:rsid w:val="00950699"/>
    <w:rsid w:val="00951932"/>
    <w:rsid w:val="0095225B"/>
    <w:rsid w:val="0095227F"/>
    <w:rsid w:val="0095256D"/>
    <w:rsid w:val="0095275B"/>
    <w:rsid w:val="00952E8F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39F1"/>
    <w:rsid w:val="00963CEB"/>
    <w:rsid w:val="00963EC7"/>
    <w:rsid w:val="009649A2"/>
    <w:rsid w:val="009653EA"/>
    <w:rsid w:val="0096580B"/>
    <w:rsid w:val="00967202"/>
    <w:rsid w:val="00970175"/>
    <w:rsid w:val="0097037F"/>
    <w:rsid w:val="009708A4"/>
    <w:rsid w:val="00970D14"/>
    <w:rsid w:val="00970E66"/>
    <w:rsid w:val="00971560"/>
    <w:rsid w:val="0097181D"/>
    <w:rsid w:val="00971DF1"/>
    <w:rsid w:val="00972DFB"/>
    <w:rsid w:val="0097319D"/>
    <w:rsid w:val="009739CD"/>
    <w:rsid w:val="0097415D"/>
    <w:rsid w:val="00974BB0"/>
    <w:rsid w:val="00975090"/>
    <w:rsid w:val="00976939"/>
    <w:rsid w:val="00980232"/>
    <w:rsid w:val="00980767"/>
    <w:rsid w:val="00980EF0"/>
    <w:rsid w:val="009810F8"/>
    <w:rsid w:val="00981515"/>
    <w:rsid w:val="00981C27"/>
    <w:rsid w:val="00981F94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6E68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AF6"/>
    <w:rsid w:val="00995BC1"/>
    <w:rsid w:val="00996EA4"/>
    <w:rsid w:val="00997174"/>
    <w:rsid w:val="0099720F"/>
    <w:rsid w:val="009974FC"/>
    <w:rsid w:val="009975FA"/>
    <w:rsid w:val="00997CE0"/>
    <w:rsid w:val="009A0522"/>
    <w:rsid w:val="009A0FE9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2F0F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49F"/>
    <w:rsid w:val="009B6971"/>
    <w:rsid w:val="009B6C88"/>
    <w:rsid w:val="009B6E42"/>
    <w:rsid w:val="009B6E59"/>
    <w:rsid w:val="009B70C3"/>
    <w:rsid w:val="009B70E6"/>
    <w:rsid w:val="009B7283"/>
    <w:rsid w:val="009B745E"/>
    <w:rsid w:val="009B74A8"/>
    <w:rsid w:val="009B7A25"/>
    <w:rsid w:val="009B7C77"/>
    <w:rsid w:val="009C0621"/>
    <w:rsid w:val="009C0F88"/>
    <w:rsid w:val="009C11D8"/>
    <w:rsid w:val="009C171A"/>
    <w:rsid w:val="009C2013"/>
    <w:rsid w:val="009C2034"/>
    <w:rsid w:val="009C3870"/>
    <w:rsid w:val="009C3EFE"/>
    <w:rsid w:val="009C4AEA"/>
    <w:rsid w:val="009C4BEF"/>
    <w:rsid w:val="009C4E97"/>
    <w:rsid w:val="009C5305"/>
    <w:rsid w:val="009C54CB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6EF"/>
    <w:rsid w:val="009D3F00"/>
    <w:rsid w:val="009D464A"/>
    <w:rsid w:val="009D5B87"/>
    <w:rsid w:val="009D5EFC"/>
    <w:rsid w:val="009D6655"/>
    <w:rsid w:val="009D6EF6"/>
    <w:rsid w:val="009D73F4"/>
    <w:rsid w:val="009D7A31"/>
    <w:rsid w:val="009D7C1F"/>
    <w:rsid w:val="009D7F5D"/>
    <w:rsid w:val="009E0645"/>
    <w:rsid w:val="009E0F80"/>
    <w:rsid w:val="009E13FC"/>
    <w:rsid w:val="009E16D4"/>
    <w:rsid w:val="009E2009"/>
    <w:rsid w:val="009E229B"/>
    <w:rsid w:val="009E35A7"/>
    <w:rsid w:val="009E379E"/>
    <w:rsid w:val="009E3B84"/>
    <w:rsid w:val="009E4B8D"/>
    <w:rsid w:val="009E4E10"/>
    <w:rsid w:val="009E5724"/>
    <w:rsid w:val="009E5AD4"/>
    <w:rsid w:val="009E654E"/>
    <w:rsid w:val="009E68E4"/>
    <w:rsid w:val="009E75E5"/>
    <w:rsid w:val="009E7A15"/>
    <w:rsid w:val="009F0055"/>
    <w:rsid w:val="009F0F42"/>
    <w:rsid w:val="009F0F58"/>
    <w:rsid w:val="009F0F91"/>
    <w:rsid w:val="009F15D3"/>
    <w:rsid w:val="009F21E0"/>
    <w:rsid w:val="009F25CD"/>
    <w:rsid w:val="009F28E8"/>
    <w:rsid w:val="009F322D"/>
    <w:rsid w:val="009F3B33"/>
    <w:rsid w:val="009F3D8B"/>
    <w:rsid w:val="009F4433"/>
    <w:rsid w:val="009F4F2C"/>
    <w:rsid w:val="009F540E"/>
    <w:rsid w:val="009F5862"/>
    <w:rsid w:val="009F58B7"/>
    <w:rsid w:val="009F5D6B"/>
    <w:rsid w:val="009F65C3"/>
    <w:rsid w:val="009F700F"/>
    <w:rsid w:val="009F7D56"/>
    <w:rsid w:val="00A00EC0"/>
    <w:rsid w:val="00A0106E"/>
    <w:rsid w:val="00A0122B"/>
    <w:rsid w:val="00A016C2"/>
    <w:rsid w:val="00A01D45"/>
    <w:rsid w:val="00A01EE5"/>
    <w:rsid w:val="00A02169"/>
    <w:rsid w:val="00A024A0"/>
    <w:rsid w:val="00A02D68"/>
    <w:rsid w:val="00A03040"/>
    <w:rsid w:val="00A0378C"/>
    <w:rsid w:val="00A041E3"/>
    <w:rsid w:val="00A049F1"/>
    <w:rsid w:val="00A055F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7FE"/>
    <w:rsid w:val="00A15ABA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33EB"/>
    <w:rsid w:val="00A24B77"/>
    <w:rsid w:val="00A25C12"/>
    <w:rsid w:val="00A26122"/>
    <w:rsid w:val="00A266A9"/>
    <w:rsid w:val="00A26C57"/>
    <w:rsid w:val="00A26C62"/>
    <w:rsid w:val="00A26DE5"/>
    <w:rsid w:val="00A27024"/>
    <w:rsid w:val="00A27C5E"/>
    <w:rsid w:val="00A30675"/>
    <w:rsid w:val="00A316A8"/>
    <w:rsid w:val="00A32446"/>
    <w:rsid w:val="00A3288D"/>
    <w:rsid w:val="00A32A6E"/>
    <w:rsid w:val="00A332DB"/>
    <w:rsid w:val="00A335F3"/>
    <w:rsid w:val="00A33738"/>
    <w:rsid w:val="00A33AE6"/>
    <w:rsid w:val="00A3513D"/>
    <w:rsid w:val="00A37B63"/>
    <w:rsid w:val="00A402C4"/>
    <w:rsid w:val="00A40E3B"/>
    <w:rsid w:val="00A41624"/>
    <w:rsid w:val="00A42225"/>
    <w:rsid w:val="00A42A35"/>
    <w:rsid w:val="00A42BE1"/>
    <w:rsid w:val="00A43B21"/>
    <w:rsid w:val="00A43E12"/>
    <w:rsid w:val="00A4404F"/>
    <w:rsid w:val="00A44A3A"/>
    <w:rsid w:val="00A44D41"/>
    <w:rsid w:val="00A454D0"/>
    <w:rsid w:val="00A45EDA"/>
    <w:rsid w:val="00A47170"/>
    <w:rsid w:val="00A47D14"/>
    <w:rsid w:val="00A47D76"/>
    <w:rsid w:val="00A50247"/>
    <w:rsid w:val="00A520E1"/>
    <w:rsid w:val="00A529A1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1313"/>
    <w:rsid w:val="00A622E0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6E23"/>
    <w:rsid w:val="00A67592"/>
    <w:rsid w:val="00A67A05"/>
    <w:rsid w:val="00A67EC2"/>
    <w:rsid w:val="00A70927"/>
    <w:rsid w:val="00A70D84"/>
    <w:rsid w:val="00A70FDE"/>
    <w:rsid w:val="00A71659"/>
    <w:rsid w:val="00A71F9E"/>
    <w:rsid w:val="00A72548"/>
    <w:rsid w:val="00A728F9"/>
    <w:rsid w:val="00A72995"/>
    <w:rsid w:val="00A73052"/>
    <w:rsid w:val="00A73102"/>
    <w:rsid w:val="00A73AEA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553"/>
    <w:rsid w:val="00A838CE"/>
    <w:rsid w:val="00A83996"/>
    <w:rsid w:val="00A83CDA"/>
    <w:rsid w:val="00A8479F"/>
    <w:rsid w:val="00A84972"/>
    <w:rsid w:val="00A84DA7"/>
    <w:rsid w:val="00A85AB2"/>
    <w:rsid w:val="00A8601B"/>
    <w:rsid w:val="00A861AB"/>
    <w:rsid w:val="00A861B3"/>
    <w:rsid w:val="00A86B03"/>
    <w:rsid w:val="00A86DBB"/>
    <w:rsid w:val="00A8762F"/>
    <w:rsid w:val="00A878D3"/>
    <w:rsid w:val="00A90114"/>
    <w:rsid w:val="00A9056A"/>
    <w:rsid w:val="00A9072E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4D5"/>
    <w:rsid w:val="00A9671C"/>
    <w:rsid w:val="00A96F54"/>
    <w:rsid w:val="00A97691"/>
    <w:rsid w:val="00AA026E"/>
    <w:rsid w:val="00AA07CC"/>
    <w:rsid w:val="00AA0B51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54FF"/>
    <w:rsid w:val="00AB633F"/>
    <w:rsid w:val="00AB698C"/>
    <w:rsid w:val="00AB6E3E"/>
    <w:rsid w:val="00AB7613"/>
    <w:rsid w:val="00AC0739"/>
    <w:rsid w:val="00AC0D5B"/>
    <w:rsid w:val="00AC0D6A"/>
    <w:rsid w:val="00AC1168"/>
    <w:rsid w:val="00AC136E"/>
    <w:rsid w:val="00AC13FE"/>
    <w:rsid w:val="00AC17D5"/>
    <w:rsid w:val="00AC1D6E"/>
    <w:rsid w:val="00AC23D6"/>
    <w:rsid w:val="00AC2961"/>
    <w:rsid w:val="00AC29E2"/>
    <w:rsid w:val="00AC2D6B"/>
    <w:rsid w:val="00AC2E74"/>
    <w:rsid w:val="00AC2F3D"/>
    <w:rsid w:val="00AC3081"/>
    <w:rsid w:val="00AC3F61"/>
    <w:rsid w:val="00AC4000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81F"/>
    <w:rsid w:val="00AD0951"/>
    <w:rsid w:val="00AD1B75"/>
    <w:rsid w:val="00AD1E7E"/>
    <w:rsid w:val="00AD22B9"/>
    <w:rsid w:val="00AD35E2"/>
    <w:rsid w:val="00AD3C36"/>
    <w:rsid w:val="00AD3FD4"/>
    <w:rsid w:val="00AD4D57"/>
    <w:rsid w:val="00AD5C48"/>
    <w:rsid w:val="00AD67F3"/>
    <w:rsid w:val="00AD6AE8"/>
    <w:rsid w:val="00AD6E1F"/>
    <w:rsid w:val="00AD75C7"/>
    <w:rsid w:val="00AD7E76"/>
    <w:rsid w:val="00AE0F44"/>
    <w:rsid w:val="00AE14FD"/>
    <w:rsid w:val="00AE1D35"/>
    <w:rsid w:val="00AE1F2E"/>
    <w:rsid w:val="00AE2AD4"/>
    <w:rsid w:val="00AE2EE1"/>
    <w:rsid w:val="00AE351A"/>
    <w:rsid w:val="00AE37CE"/>
    <w:rsid w:val="00AE395D"/>
    <w:rsid w:val="00AE3A99"/>
    <w:rsid w:val="00AE3EFA"/>
    <w:rsid w:val="00AE574C"/>
    <w:rsid w:val="00AE59BA"/>
    <w:rsid w:val="00AE618F"/>
    <w:rsid w:val="00AE6805"/>
    <w:rsid w:val="00AE6936"/>
    <w:rsid w:val="00AE710C"/>
    <w:rsid w:val="00AE71BA"/>
    <w:rsid w:val="00AE7C52"/>
    <w:rsid w:val="00AF0E2D"/>
    <w:rsid w:val="00AF0F11"/>
    <w:rsid w:val="00AF10FB"/>
    <w:rsid w:val="00AF13FB"/>
    <w:rsid w:val="00AF160F"/>
    <w:rsid w:val="00AF166C"/>
    <w:rsid w:val="00AF178C"/>
    <w:rsid w:val="00AF2083"/>
    <w:rsid w:val="00AF26CD"/>
    <w:rsid w:val="00AF2875"/>
    <w:rsid w:val="00AF378C"/>
    <w:rsid w:val="00AF407F"/>
    <w:rsid w:val="00AF4C58"/>
    <w:rsid w:val="00AF4CEF"/>
    <w:rsid w:val="00AF5030"/>
    <w:rsid w:val="00AF5038"/>
    <w:rsid w:val="00AF53A1"/>
    <w:rsid w:val="00AF586A"/>
    <w:rsid w:val="00AF5CAD"/>
    <w:rsid w:val="00AF6782"/>
    <w:rsid w:val="00AF6EB8"/>
    <w:rsid w:val="00AF7638"/>
    <w:rsid w:val="00AF7C29"/>
    <w:rsid w:val="00B0128C"/>
    <w:rsid w:val="00B01988"/>
    <w:rsid w:val="00B01AFC"/>
    <w:rsid w:val="00B01BBB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59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432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6CF9"/>
    <w:rsid w:val="00B17332"/>
    <w:rsid w:val="00B1754C"/>
    <w:rsid w:val="00B17BEA"/>
    <w:rsid w:val="00B17CBA"/>
    <w:rsid w:val="00B17FA7"/>
    <w:rsid w:val="00B205CD"/>
    <w:rsid w:val="00B20CC4"/>
    <w:rsid w:val="00B2108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27247"/>
    <w:rsid w:val="00B27906"/>
    <w:rsid w:val="00B3015A"/>
    <w:rsid w:val="00B306D0"/>
    <w:rsid w:val="00B3089D"/>
    <w:rsid w:val="00B3174E"/>
    <w:rsid w:val="00B32172"/>
    <w:rsid w:val="00B322CB"/>
    <w:rsid w:val="00B32779"/>
    <w:rsid w:val="00B32E3E"/>
    <w:rsid w:val="00B32E97"/>
    <w:rsid w:val="00B33290"/>
    <w:rsid w:val="00B33CDB"/>
    <w:rsid w:val="00B346F7"/>
    <w:rsid w:val="00B34BD4"/>
    <w:rsid w:val="00B353EA"/>
    <w:rsid w:val="00B3590B"/>
    <w:rsid w:val="00B35B46"/>
    <w:rsid w:val="00B35C67"/>
    <w:rsid w:val="00B36430"/>
    <w:rsid w:val="00B366C5"/>
    <w:rsid w:val="00B36899"/>
    <w:rsid w:val="00B36CEA"/>
    <w:rsid w:val="00B36E58"/>
    <w:rsid w:val="00B37A6A"/>
    <w:rsid w:val="00B37C29"/>
    <w:rsid w:val="00B4070D"/>
    <w:rsid w:val="00B409A5"/>
    <w:rsid w:val="00B41093"/>
    <w:rsid w:val="00B415F0"/>
    <w:rsid w:val="00B41E09"/>
    <w:rsid w:val="00B42037"/>
    <w:rsid w:val="00B424C6"/>
    <w:rsid w:val="00B428D5"/>
    <w:rsid w:val="00B4299E"/>
    <w:rsid w:val="00B42B7F"/>
    <w:rsid w:val="00B43222"/>
    <w:rsid w:val="00B4322F"/>
    <w:rsid w:val="00B43867"/>
    <w:rsid w:val="00B44109"/>
    <w:rsid w:val="00B44C3C"/>
    <w:rsid w:val="00B45106"/>
    <w:rsid w:val="00B46870"/>
    <w:rsid w:val="00B46BE0"/>
    <w:rsid w:val="00B46CE0"/>
    <w:rsid w:val="00B4796F"/>
    <w:rsid w:val="00B47FD1"/>
    <w:rsid w:val="00B5097D"/>
    <w:rsid w:val="00B51519"/>
    <w:rsid w:val="00B51CFE"/>
    <w:rsid w:val="00B5273B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66F3"/>
    <w:rsid w:val="00B573F9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8FA"/>
    <w:rsid w:val="00B63FA6"/>
    <w:rsid w:val="00B641FF"/>
    <w:rsid w:val="00B64398"/>
    <w:rsid w:val="00B64786"/>
    <w:rsid w:val="00B64ECE"/>
    <w:rsid w:val="00B65162"/>
    <w:rsid w:val="00B65DAC"/>
    <w:rsid w:val="00B65E54"/>
    <w:rsid w:val="00B66AB3"/>
    <w:rsid w:val="00B67C01"/>
    <w:rsid w:val="00B72255"/>
    <w:rsid w:val="00B7278D"/>
    <w:rsid w:val="00B727FA"/>
    <w:rsid w:val="00B72907"/>
    <w:rsid w:val="00B72913"/>
    <w:rsid w:val="00B72979"/>
    <w:rsid w:val="00B73DD4"/>
    <w:rsid w:val="00B7451C"/>
    <w:rsid w:val="00B7464D"/>
    <w:rsid w:val="00B74C60"/>
    <w:rsid w:val="00B754D8"/>
    <w:rsid w:val="00B756A9"/>
    <w:rsid w:val="00B7590F"/>
    <w:rsid w:val="00B777F1"/>
    <w:rsid w:val="00B779D0"/>
    <w:rsid w:val="00B80494"/>
    <w:rsid w:val="00B80826"/>
    <w:rsid w:val="00B817A9"/>
    <w:rsid w:val="00B83568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AE3"/>
    <w:rsid w:val="00B93CB3"/>
    <w:rsid w:val="00B94080"/>
    <w:rsid w:val="00B94D15"/>
    <w:rsid w:val="00B9504F"/>
    <w:rsid w:val="00B95641"/>
    <w:rsid w:val="00B96121"/>
    <w:rsid w:val="00B96EAE"/>
    <w:rsid w:val="00B9745D"/>
    <w:rsid w:val="00BA0424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D68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94F"/>
    <w:rsid w:val="00BB4D07"/>
    <w:rsid w:val="00BB56ED"/>
    <w:rsid w:val="00BB7B99"/>
    <w:rsid w:val="00BB7EF6"/>
    <w:rsid w:val="00BC0512"/>
    <w:rsid w:val="00BC2401"/>
    <w:rsid w:val="00BC2D1B"/>
    <w:rsid w:val="00BC2F8D"/>
    <w:rsid w:val="00BC34BD"/>
    <w:rsid w:val="00BC3FCC"/>
    <w:rsid w:val="00BC4310"/>
    <w:rsid w:val="00BC67CE"/>
    <w:rsid w:val="00BC6997"/>
    <w:rsid w:val="00BC7606"/>
    <w:rsid w:val="00BC7CC5"/>
    <w:rsid w:val="00BC7DD3"/>
    <w:rsid w:val="00BD0FCE"/>
    <w:rsid w:val="00BD1709"/>
    <w:rsid w:val="00BD2120"/>
    <w:rsid w:val="00BD2326"/>
    <w:rsid w:val="00BD284E"/>
    <w:rsid w:val="00BD2DD8"/>
    <w:rsid w:val="00BD3107"/>
    <w:rsid w:val="00BD3E49"/>
    <w:rsid w:val="00BD4E22"/>
    <w:rsid w:val="00BD5323"/>
    <w:rsid w:val="00BD5851"/>
    <w:rsid w:val="00BD5933"/>
    <w:rsid w:val="00BD5A36"/>
    <w:rsid w:val="00BD6B8E"/>
    <w:rsid w:val="00BD76CB"/>
    <w:rsid w:val="00BD7E95"/>
    <w:rsid w:val="00BE1DD2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E82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0D0"/>
    <w:rsid w:val="00BF432D"/>
    <w:rsid w:val="00BF44EF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16B"/>
    <w:rsid w:val="00C015AB"/>
    <w:rsid w:val="00C01683"/>
    <w:rsid w:val="00C01ADE"/>
    <w:rsid w:val="00C01D48"/>
    <w:rsid w:val="00C03039"/>
    <w:rsid w:val="00C03945"/>
    <w:rsid w:val="00C0445C"/>
    <w:rsid w:val="00C05771"/>
    <w:rsid w:val="00C05E48"/>
    <w:rsid w:val="00C0604A"/>
    <w:rsid w:val="00C062DC"/>
    <w:rsid w:val="00C0665D"/>
    <w:rsid w:val="00C10B7F"/>
    <w:rsid w:val="00C10C27"/>
    <w:rsid w:val="00C1172F"/>
    <w:rsid w:val="00C11B62"/>
    <w:rsid w:val="00C11C84"/>
    <w:rsid w:val="00C12B51"/>
    <w:rsid w:val="00C13874"/>
    <w:rsid w:val="00C139D2"/>
    <w:rsid w:val="00C13A3D"/>
    <w:rsid w:val="00C13EAA"/>
    <w:rsid w:val="00C1403F"/>
    <w:rsid w:val="00C16271"/>
    <w:rsid w:val="00C16272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08"/>
    <w:rsid w:val="00C25653"/>
    <w:rsid w:val="00C25A3F"/>
    <w:rsid w:val="00C2714D"/>
    <w:rsid w:val="00C27548"/>
    <w:rsid w:val="00C27E75"/>
    <w:rsid w:val="00C30F1A"/>
    <w:rsid w:val="00C3121B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DC3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47ED1"/>
    <w:rsid w:val="00C504CF"/>
    <w:rsid w:val="00C50D95"/>
    <w:rsid w:val="00C50F43"/>
    <w:rsid w:val="00C51599"/>
    <w:rsid w:val="00C51C90"/>
    <w:rsid w:val="00C52030"/>
    <w:rsid w:val="00C524C8"/>
    <w:rsid w:val="00C525B8"/>
    <w:rsid w:val="00C53332"/>
    <w:rsid w:val="00C543D2"/>
    <w:rsid w:val="00C54E41"/>
    <w:rsid w:val="00C552C1"/>
    <w:rsid w:val="00C5532D"/>
    <w:rsid w:val="00C55FA4"/>
    <w:rsid w:val="00C56045"/>
    <w:rsid w:val="00C56444"/>
    <w:rsid w:val="00C57CD5"/>
    <w:rsid w:val="00C57E77"/>
    <w:rsid w:val="00C612F0"/>
    <w:rsid w:val="00C6273A"/>
    <w:rsid w:val="00C62A6C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AA6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06ED"/>
    <w:rsid w:val="00C81C9B"/>
    <w:rsid w:val="00C81CB9"/>
    <w:rsid w:val="00C82999"/>
    <w:rsid w:val="00C82AA5"/>
    <w:rsid w:val="00C82F75"/>
    <w:rsid w:val="00C8300B"/>
    <w:rsid w:val="00C83A13"/>
    <w:rsid w:val="00C83EBC"/>
    <w:rsid w:val="00C85412"/>
    <w:rsid w:val="00C85773"/>
    <w:rsid w:val="00C85925"/>
    <w:rsid w:val="00C85B90"/>
    <w:rsid w:val="00C868C0"/>
    <w:rsid w:val="00C86A32"/>
    <w:rsid w:val="00C86EED"/>
    <w:rsid w:val="00C87295"/>
    <w:rsid w:val="00C90ACE"/>
    <w:rsid w:val="00C91256"/>
    <w:rsid w:val="00C91631"/>
    <w:rsid w:val="00C91DDB"/>
    <w:rsid w:val="00C9224D"/>
    <w:rsid w:val="00C927BF"/>
    <w:rsid w:val="00C92E3B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0408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087D"/>
    <w:rsid w:val="00CC1097"/>
    <w:rsid w:val="00CC227D"/>
    <w:rsid w:val="00CC2D52"/>
    <w:rsid w:val="00CC390B"/>
    <w:rsid w:val="00CC5102"/>
    <w:rsid w:val="00CC51B8"/>
    <w:rsid w:val="00CC59A2"/>
    <w:rsid w:val="00CC66ED"/>
    <w:rsid w:val="00CC6702"/>
    <w:rsid w:val="00CC6C45"/>
    <w:rsid w:val="00CC6CAB"/>
    <w:rsid w:val="00CC703D"/>
    <w:rsid w:val="00CC7D9C"/>
    <w:rsid w:val="00CD0758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296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4DB"/>
    <w:rsid w:val="00CE6D6E"/>
    <w:rsid w:val="00CE6EBC"/>
    <w:rsid w:val="00CE6EF7"/>
    <w:rsid w:val="00CE7377"/>
    <w:rsid w:val="00CE756F"/>
    <w:rsid w:val="00CF0526"/>
    <w:rsid w:val="00CF195E"/>
    <w:rsid w:val="00CF291F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5D59"/>
    <w:rsid w:val="00D06090"/>
    <w:rsid w:val="00D066B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3FA"/>
    <w:rsid w:val="00D12996"/>
    <w:rsid w:val="00D12D52"/>
    <w:rsid w:val="00D13455"/>
    <w:rsid w:val="00D135E0"/>
    <w:rsid w:val="00D13AA1"/>
    <w:rsid w:val="00D13AC8"/>
    <w:rsid w:val="00D148B4"/>
    <w:rsid w:val="00D14C10"/>
    <w:rsid w:val="00D153C2"/>
    <w:rsid w:val="00D155D8"/>
    <w:rsid w:val="00D15C3A"/>
    <w:rsid w:val="00D16295"/>
    <w:rsid w:val="00D16381"/>
    <w:rsid w:val="00D171EA"/>
    <w:rsid w:val="00D174D7"/>
    <w:rsid w:val="00D1756D"/>
    <w:rsid w:val="00D1768A"/>
    <w:rsid w:val="00D17754"/>
    <w:rsid w:val="00D17870"/>
    <w:rsid w:val="00D17E65"/>
    <w:rsid w:val="00D2114A"/>
    <w:rsid w:val="00D24BC0"/>
    <w:rsid w:val="00D24CE4"/>
    <w:rsid w:val="00D24F81"/>
    <w:rsid w:val="00D25074"/>
    <w:rsid w:val="00D25464"/>
    <w:rsid w:val="00D25670"/>
    <w:rsid w:val="00D25E96"/>
    <w:rsid w:val="00D27706"/>
    <w:rsid w:val="00D2793E"/>
    <w:rsid w:val="00D30199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4641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330"/>
    <w:rsid w:val="00D428B6"/>
    <w:rsid w:val="00D429E2"/>
    <w:rsid w:val="00D43BAF"/>
    <w:rsid w:val="00D43DB2"/>
    <w:rsid w:val="00D4533A"/>
    <w:rsid w:val="00D45A26"/>
    <w:rsid w:val="00D45E08"/>
    <w:rsid w:val="00D462AD"/>
    <w:rsid w:val="00D46614"/>
    <w:rsid w:val="00D4683F"/>
    <w:rsid w:val="00D502C4"/>
    <w:rsid w:val="00D5129F"/>
    <w:rsid w:val="00D51481"/>
    <w:rsid w:val="00D52907"/>
    <w:rsid w:val="00D53831"/>
    <w:rsid w:val="00D54625"/>
    <w:rsid w:val="00D549EB"/>
    <w:rsid w:val="00D5543A"/>
    <w:rsid w:val="00D5578B"/>
    <w:rsid w:val="00D55B2D"/>
    <w:rsid w:val="00D55F51"/>
    <w:rsid w:val="00D56194"/>
    <w:rsid w:val="00D562F5"/>
    <w:rsid w:val="00D56769"/>
    <w:rsid w:val="00D568E3"/>
    <w:rsid w:val="00D56A1B"/>
    <w:rsid w:val="00D56D0B"/>
    <w:rsid w:val="00D57F09"/>
    <w:rsid w:val="00D61BAE"/>
    <w:rsid w:val="00D628FD"/>
    <w:rsid w:val="00D63605"/>
    <w:rsid w:val="00D63BBB"/>
    <w:rsid w:val="00D63DAC"/>
    <w:rsid w:val="00D640B0"/>
    <w:rsid w:val="00D640F9"/>
    <w:rsid w:val="00D641BC"/>
    <w:rsid w:val="00D65086"/>
    <w:rsid w:val="00D650EE"/>
    <w:rsid w:val="00D652C3"/>
    <w:rsid w:val="00D65358"/>
    <w:rsid w:val="00D65E59"/>
    <w:rsid w:val="00D66618"/>
    <w:rsid w:val="00D66DE6"/>
    <w:rsid w:val="00D66F58"/>
    <w:rsid w:val="00D7058A"/>
    <w:rsid w:val="00D70FC9"/>
    <w:rsid w:val="00D71662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5F15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57E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7D2"/>
    <w:rsid w:val="00D93BF4"/>
    <w:rsid w:val="00D93DA1"/>
    <w:rsid w:val="00D93E17"/>
    <w:rsid w:val="00D948AB"/>
    <w:rsid w:val="00D95277"/>
    <w:rsid w:val="00D9603D"/>
    <w:rsid w:val="00D9629D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4C4D"/>
    <w:rsid w:val="00DA57E0"/>
    <w:rsid w:val="00DA592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2C1"/>
    <w:rsid w:val="00DB5654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AC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0CA"/>
    <w:rsid w:val="00DD7182"/>
    <w:rsid w:val="00DD71E1"/>
    <w:rsid w:val="00DD71ED"/>
    <w:rsid w:val="00DD7F17"/>
    <w:rsid w:val="00DE00BF"/>
    <w:rsid w:val="00DE026E"/>
    <w:rsid w:val="00DE0A5C"/>
    <w:rsid w:val="00DE214C"/>
    <w:rsid w:val="00DE2329"/>
    <w:rsid w:val="00DE2DB1"/>
    <w:rsid w:val="00DE3132"/>
    <w:rsid w:val="00DE41D3"/>
    <w:rsid w:val="00DE5122"/>
    <w:rsid w:val="00DE5596"/>
    <w:rsid w:val="00DE620F"/>
    <w:rsid w:val="00DE6B4E"/>
    <w:rsid w:val="00DF06C9"/>
    <w:rsid w:val="00DF1369"/>
    <w:rsid w:val="00DF162E"/>
    <w:rsid w:val="00DF1DF7"/>
    <w:rsid w:val="00DF1E73"/>
    <w:rsid w:val="00DF2A0E"/>
    <w:rsid w:val="00DF2B6A"/>
    <w:rsid w:val="00DF2D41"/>
    <w:rsid w:val="00DF2FBF"/>
    <w:rsid w:val="00DF3628"/>
    <w:rsid w:val="00DF4042"/>
    <w:rsid w:val="00DF4537"/>
    <w:rsid w:val="00DF56EB"/>
    <w:rsid w:val="00DF67B1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123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617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5DF9"/>
    <w:rsid w:val="00E3621C"/>
    <w:rsid w:val="00E36307"/>
    <w:rsid w:val="00E36F6B"/>
    <w:rsid w:val="00E36FEF"/>
    <w:rsid w:val="00E370C7"/>
    <w:rsid w:val="00E37713"/>
    <w:rsid w:val="00E378B9"/>
    <w:rsid w:val="00E37C73"/>
    <w:rsid w:val="00E409D7"/>
    <w:rsid w:val="00E40C68"/>
    <w:rsid w:val="00E4108A"/>
    <w:rsid w:val="00E41A0B"/>
    <w:rsid w:val="00E42611"/>
    <w:rsid w:val="00E427E4"/>
    <w:rsid w:val="00E428E5"/>
    <w:rsid w:val="00E4434B"/>
    <w:rsid w:val="00E45256"/>
    <w:rsid w:val="00E459EE"/>
    <w:rsid w:val="00E469DF"/>
    <w:rsid w:val="00E47A23"/>
    <w:rsid w:val="00E500C9"/>
    <w:rsid w:val="00E53106"/>
    <w:rsid w:val="00E5324F"/>
    <w:rsid w:val="00E53643"/>
    <w:rsid w:val="00E53AE4"/>
    <w:rsid w:val="00E541BD"/>
    <w:rsid w:val="00E54DE7"/>
    <w:rsid w:val="00E559F4"/>
    <w:rsid w:val="00E565BF"/>
    <w:rsid w:val="00E56673"/>
    <w:rsid w:val="00E56A33"/>
    <w:rsid w:val="00E576B8"/>
    <w:rsid w:val="00E60735"/>
    <w:rsid w:val="00E60976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57BF"/>
    <w:rsid w:val="00E65832"/>
    <w:rsid w:val="00E658CF"/>
    <w:rsid w:val="00E659A5"/>
    <w:rsid w:val="00E659FC"/>
    <w:rsid w:val="00E665F9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0CEC"/>
    <w:rsid w:val="00E71444"/>
    <w:rsid w:val="00E71A20"/>
    <w:rsid w:val="00E71B31"/>
    <w:rsid w:val="00E725B3"/>
    <w:rsid w:val="00E7272A"/>
    <w:rsid w:val="00E727CA"/>
    <w:rsid w:val="00E72EB7"/>
    <w:rsid w:val="00E7346D"/>
    <w:rsid w:val="00E746E7"/>
    <w:rsid w:val="00E753C6"/>
    <w:rsid w:val="00E7584E"/>
    <w:rsid w:val="00E75D25"/>
    <w:rsid w:val="00E75E7D"/>
    <w:rsid w:val="00E769B4"/>
    <w:rsid w:val="00E77645"/>
    <w:rsid w:val="00E779CD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1E6"/>
    <w:rsid w:val="00E8671F"/>
    <w:rsid w:val="00E8695A"/>
    <w:rsid w:val="00E86A18"/>
    <w:rsid w:val="00E87874"/>
    <w:rsid w:val="00E906EB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EA5"/>
    <w:rsid w:val="00EA6F94"/>
    <w:rsid w:val="00EA7250"/>
    <w:rsid w:val="00EB0266"/>
    <w:rsid w:val="00EB04F4"/>
    <w:rsid w:val="00EB136B"/>
    <w:rsid w:val="00EB3492"/>
    <w:rsid w:val="00EB5A72"/>
    <w:rsid w:val="00EB6298"/>
    <w:rsid w:val="00EB6709"/>
    <w:rsid w:val="00EB793F"/>
    <w:rsid w:val="00EB7A39"/>
    <w:rsid w:val="00EC05C7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2B5"/>
    <w:rsid w:val="00EC74AC"/>
    <w:rsid w:val="00EC7593"/>
    <w:rsid w:val="00EC75FB"/>
    <w:rsid w:val="00ED030F"/>
    <w:rsid w:val="00ED085B"/>
    <w:rsid w:val="00ED1E80"/>
    <w:rsid w:val="00ED26A3"/>
    <w:rsid w:val="00ED2FAF"/>
    <w:rsid w:val="00ED3728"/>
    <w:rsid w:val="00ED3763"/>
    <w:rsid w:val="00ED3829"/>
    <w:rsid w:val="00ED5D6E"/>
    <w:rsid w:val="00ED617C"/>
    <w:rsid w:val="00ED64C6"/>
    <w:rsid w:val="00ED6523"/>
    <w:rsid w:val="00ED673C"/>
    <w:rsid w:val="00ED6F3D"/>
    <w:rsid w:val="00ED7010"/>
    <w:rsid w:val="00ED70AF"/>
    <w:rsid w:val="00ED798D"/>
    <w:rsid w:val="00EE03A5"/>
    <w:rsid w:val="00EE11CE"/>
    <w:rsid w:val="00EE1B07"/>
    <w:rsid w:val="00EE2AD9"/>
    <w:rsid w:val="00EE2C80"/>
    <w:rsid w:val="00EE2CEC"/>
    <w:rsid w:val="00EE2DC6"/>
    <w:rsid w:val="00EE2F29"/>
    <w:rsid w:val="00EE2FDB"/>
    <w:rsid w:val="00EE34E0"/>
    <w:rsid w:val="00EE3A94"/>
    <w:rsid w:val="00EE3CB3"/>
    <w:rsid w:val="00EE3D53"/>
    <w:rsid w:val="00EE4CDF"/>
    <w:rsid w:val="00EE52C2"/>
    <w:rsid w:val="00EE58FB"/>
    <w:rsid w:val="00EE6114"/>
    <w:rsid w:val="00EE63D1"/>
    <w:rsid w:val="00EE6B60"/>
    <w:rsid w:val="00EE6E5A"/>
    <w:rsid w:val="00EE7F40"/>
    <w:rsid w:val="00EF11D2"/>
    <w:rsid w:val="00EF1555"/>
    <w:rsid w:val="00EF2701"/>
    <w:rsid w:val="00EF27F1"/>
    <w:rsid w:val="00EF2B0B"/>
    <w:rsid w:val="00EF2EFE"/>
    <w:rsid w:val="00EF31DA"/>
    <w:rsid w:val="00EF35E0"/>
    <w:rsid w:val="00EF558F"/>
    <w:rsid w:val="00EF5617"/>
    <w:rsid w:val="00EF56E1"/>
    <w:rsid w:val="00EF5CB1"/>
    <w:rsid w:val="00EF6498"/>
    <w:rsid w:val="00EF6752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6B2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1DA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141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3FF1"/>
    <w:rsid w:val="00F3420B"/>
    <w:rsid w:val="00F34C2F"/>
    <w:rsid w:val="00F3581E"/>
    <w:rsid w:val="00F358BC"/>
    <w:rsid w:val="00F358E8"/>
    <w:rsid w:val="00F35AFE"/>
    <w:rsid w:val="00F36288"/>
    <w:rsid w:val="00F3679B"/>
    <w:rsid w:val="00F37093"/>
    <w:rsid w:val="00F3752F"/>
    <w:rsid w:val="00F37681"/>
    <w:rsid w:val="00F37743"/>
    <w:rsid w:val="00F37850"/>
    <w:rsid w:val="00F4076B"/>
    <w:rsid w:val="00F42C3C"/>
    <w:rsid w:val="00F42E1F"/>
    <w:rsid w:val="00F42EDE"/>
    <w:rsid w:val="00F4396F"/>
    <w:rsid w:val="00F4437E"/>
    <w:rsid w:val="00F4455F"/>
    <w:rsid w:val="00F4495E"/>
    <w:rsid w:val="00F449B4"/>
    <w:rsid w:val="00F45432"/>
    <w:rsid w:val="00F457EF"/>
    <w:rsid w:val="00F45EE0"/>
    <w:rsid w:val="00F45F45"/>
    <w:rsid w:val="00F46212"/>
    <w:rsid w:val="00F46257"/>
    <w:rsid w:val="00F47112"/>
    <w:rsid w:val="00F50E6E"/>
    <w:rsid w:val="00F51887"/>
    <w:rsid w:val="00F520DD"/>
    <w:rsid w:val="00F525CD"/>
    <w:rsid w:val="00F52C17"/>
    <w:rsid w:val="00F53A80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1CA4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6C8"/>
    <w:rsid w:val="00F71DE0"/>
    <w:rsid w:val="00F71E87"/>
    <w:rsid w:val="00F72EF7"/>
    <w:rsid w:val="00F7352D"/>
    <w:rsid w:val="00F73595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AD2"/>
    <w:rsid w:val="00F82D0E"/>
    <w:rsid w:val="00F8499D"/>
    <w:rsid w:val="00F84D7B"/>
    <w:rsid w:val="00F864BB"/>
    <w:rsid w:val="00F877F7"/>
    <w:rsid w:val="00F87E0A"/>
    <w:rsid w:val="00F90CF7"/>
    <w:rsid w:val="00F914DF"/>
    <w:rsid w:val="00F91559"/>
    <w:rsid w:val="00F92207"/>
    <w:rsid w:val="00F92557"/>
    <w:rsid w:val="00F93232"/>
    <w:rsid w:val="00F93416"/>
    <w:rsid w:val="00F93A72"/>
    <w:rsid w:val="00F95600"/>
    <w:rsid w:val="00F960B5"/>
    <w:rsid w:val="00F966D0"/>
    <w:rsid w:val="00FA0055"/>
    <w:rsid w:val="00FA0D00"/>
    <w:rsid w:val="00FA1266"/>
    <w:rsid w:val="00FA246D"/>
    <w:rsid w:val="00FA2488"/>
    <w:rsid w:val="00FA2A7A"/>
    <w:rsid w:val="00FA2C4D"/>
    <w:rsid w:val="00FA2F44"/>
    <w:rsid w:val="00FA2F71"/>
    <w:rsid w:val="00FA3291"/>
    <w:rsid w:val="00FA32DB"/>
    <w:rsid w:val="00FA32DD"/>
    <w:rsid w:val="00FA37DF"/>
    <w:rsid w:val="00FA3F31"/>
    <w:rsid w:val="00FA3F5F"/>
    <w:rsid w:val="00FA48ED"/>
    <w:rsid w:val="00FA4C16"/>
    <w:rsid w:val="00FA61E0"/>
    <w:rsid w:val="00FA68AC"/>
    <w:rsid w:val="00FA6D7F"/>
    <w:rsid w:val="00FA75BC"/>
    <w:rsid w:val="00FA798C"/>
    <w:rsid w:val="00FB04CE"/>
    <w:rsid w:val="00FB1065"/>
    <w:rsid w:val="00FB2380"/>
    <w:rsid w:val="00FB2650"/>
    <w:rsid w:val="00FB29DA"/>
    <w:rsid w:val="00FB2A16"/>
    <w:rsid w:val="00FB3F1F"/>
    <w:rsid w:val="00FB5857"/>
    <w:rsid w:val="00FB590D"/>
    <w:rsid w:val="00FB5AFC"/>
    <w:rsid w:val="00FB6285"/>
    <w:rsid w:val="00FB6C78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3A1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EC6"/>
    <w:rsid w:val="00FC64D8"/>
    <w:rsid w:val="00FC6E64"/>
    <w:rsid w:val="00FC7711"/>
    <w:rsid w:val="00FC7FD9"/>
    <w:rsid w:val="00FD0250"/>
    <w:rsid w:val="00FD0541"/>
    <w:rsid w:val="00FD059A"/>
    <w:rsid w:val="00FD090D"/>
    <w:rsid w:val="00FD10B0"/>
    <w:rsid w:val="00FD1E67"/>
    <w:rsid w:val="00FD31D6"/>
    <w:rsid w:val="00FD3230"/>
    <w:rsid w:val="00FD3A52"/>
    <w:rsid w:val="00FD3CF5"/>
    <w:rsid w:val="00FD50D0"/>
    <w:rsid w:val="00FD61CB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1EDB"/>
    <w:rsid w:val="00FE26BF"/>
    <w:rsid w:val="00FE2D41"/>
    <w:rsid w:val="00FE3495"/>
    <w:rsid w:val="00FE4F17"/>
    <w:rsid w:val="00FE562A"/>
    <w:rsid w:val="00FE5A02"/>
    <w:rsid w:val="00FE5B41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7D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00A"/>
    <w:rsid w:val="00FF61EE"/>
    <w:rsid w:val="00FF6A07"/>
    <w:rsid w:val="00FF76F3"/>
    <w:rsid w:val="00FF7736"/>
    <w:rsid w:val="00FF7897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9709E7DF-3BC1-47C3-9619-DFE593BF4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750E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18B6"/>
  </w:style>
  <w:style w:type="paragraph" w:styleId="BlockText">
    <w:name w:val="Block Text"/>
    <w:basedOn w:val="Normal"/>
    <w:rsid w:val="008C18B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C18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C18B6"/>
    <w:rPr>
      <w:lang w:val="en-GB"/>
    </w:rPr>
  </w:style>
  <w:style w:type="paragraph" w:styleId="BodyText3">
    <w:name w:val="Body Text 3"/>
    <w:basedOn w:val="Normal"/>
    <w:link w:val="BodyText3Char"/>
    <w:rsid w:val="008C18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C18B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8C18B6"/>
    <w:pPr>
      <w:spacing w:after="180"/>
      <w:ind w:firstLine="360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8C18B6"/>
    <w:rPr>
      <w:rFonts w:eastAsia="Times New Roman"/>
      <w:lang w:val="en-GB"/>
    </w:rPr>
  </w:style>
  <w:style w:type="paragraph" w:styleId="BodyTextIndent">
    <w:name w:val="Body Text Indent"/>
    <w:basedOn w:val="Normal"/>
    <w:link w:val="BodyTextIndentChar"/>
    <w:rsid w:val="008C18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C18B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8C18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C18B6"/>
    <w:rPr>
      <w:lang w:val="en-GB"/>
    </w:rPr>
  </w:style>
  <w:style w:type="paragraph" w:styleId="BodyTextIndent2">
    <w:name w:val="Body Text Indent 2"/>
    <w:basedOn w:val="Normal"/>
    <w:link w:val="BodyTextIndent2Char"/>
    <w:rsid w:val="008C18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C18B6"/>
    <w:rPr>
      <w:lang w:val="en-GB"/>
    </w:rPr>
  </w:style>
  <w:style w:type="paragraph" w:styleId="BodyTextIndent3">
    <w:name w:val="Body Text Indent 3"/>
    <w:basedOn w:val="Normal"/>
    <w:link w:val="BodyTextIndent3Char"/>
    <w:rsid w:val="008C18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C18B6"/>
    <w:rPr>
      <w:sz w:val="16"/>
      <w:szCs w:val="16"/>
      <w:lang w:val="en-GB"/>
    </w:rPr>
  </w:style>
  <w:style w:type="paragraph" w:styleId="Closing">
    <w:name w:val="Closing"/>
    <w:basedOn w:val="Normal"/>
    <w:link w:val="ClosingChar"/>
    <w:rsid w:val="008C18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C18B6"/>
    <w:rPr>
      <w:lang w:val="en-GB"/>
    </w:rPr>
  </w:style>
  <w:style w:type="paragraph" w:styleId="Date">
    <w:name w:val="Date"/>
    <w:basedOn w:val="Normal"/>
    <w:next w:val="Normal"/>
    <w:link w:val="DateChar"/>
    <w:rsid w:val="008C18B6"/>
  </w:style>
  <w:style w:type="character" w:customStyle="1" w:styleId="DateChar">
    <w:name w:val="Date Char"/>
    <w:basedOn w:val="DefaultParagraphFont"/>
    <w:link w:val="Date"/>
    <w:rsid w:val="008C18B6"/>
    <w:rPr>
      <w:lang w:val="en-GB"/>
    </w:rPr>
  </w:style>
  <w:style w:type="paragraph" w:styleId="DocumentMap">
    <w:name w:val="Document Map"/>
    <w:basedOn w:val="Normal"/>
    <w:link w:val="DocumentMapChar"/>
    <w:rsid w:val="008C18B6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8C18B6"/>
    <w:rPr>
      <w:rFonts w:ascii="Helvetica" w:hAnsi="Helvetica"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rsid w:val="008C18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C18B6"/>
    <w:rPr>
      <w:lang w:val="en-GB"/>
    </w:rPr>
  </w:style>
  <w:style w:type="paragraph" w:styleId="EnvelopeAddress">
    <w:name w:val="envelope address"/>
    <w:basedOn w:val="Normal"/>
    <w:rsid w:val="008C18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C18B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C18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C18B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8C18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8C18B6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rsid w:val="008C18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C18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C18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C18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C18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C18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C18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C18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C18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C18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C18B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8C18B6"/>
    <w:rPr>
      <w:i/>
      <w:iCs/>
      <w:color w:val="4472C4" w:themeColor="accent1"/>
      <w:lang w:val="en-GB"/>
    </w:rPr>
  </w:style>
  <w:style w:type="paragraph" w:styleId="List">
    <w:name w:val="List"/>
    <w:basedOn w:val="Normal"/>
    <w:rsid w:val="008C18B6"/>
    <w:pPr>
      <w:ind w:left="283" w:hanging="283"/>
      <w:contextualSpacing/>
    </w:pPr>
  </w:style>
  <w:style w:type="paragraph" w:styleId="List2">
    <w:name w:val="List 2"/>
    <w:basedOn w:val="Normal"/>
    <w:rsid w:val="008C18B6"/>
    <w:pPr>
      <w:ind w:left="566" w:hanging="283"/>
      <w:contextualSpacing/>
    </w:pPr>
  </w:style>
  <w:style w:type="paragraph" w:styleId="List3">
    <w:name w:val="List 3"/>
    <w:basedOn w:val="Normal"/>
    <w:rsid w:val="008C18B6"/>
    <w:pPr>
      <w:ind w:left="849" w:hanging="283"/>
      <w:contextualSpacing/>
    </w:pPr>
  </w:style>
  <w:style w:type="paragraph" w:styleId="List4">
    <w:name w:val="List 4"/>
    <w:basedOn w:val="Normal"/>
    <w:rsid w:val="008C18B6"/>
    <w:pPr>
      <w:ind w:left="1132" w:hanging="283"/>
      <w:contextualSpacing/>
    </w:pPr>
  </w:style>
  <w:style w:type="paragraph" w:styleId="List5">
    <w:name w:val="List 5"/>
    <w:basedOn w:val="Normal"/>
    <w:rsid w:val="008C18B6"/>
    <w:pPr>
      <w:ind w:left="1415" w:hanging="283"/>
      <w:contextualSpacing/>
    </w:pPr>
  </w:style>
  <w:style w:type="paragraph" w:styleId="ListBullet">
    <w:name w:val="List Bullet"/>
    <w:basedOn w:val="Normal"/>
    <w:rsid w:val="008C18B6"/>
    <w:pPr>
      <w:numPr>
        <w:numId w:val="5"/>
      </w:numPr>
      <w:contextualSpacing/>
    </w:pPr>
  </w:style>
  <w:style w:type="paragraph" w:styleId="ListBullet2">
    <w:name w:val="List Bullet 2"/>
    <w:basedOn w:val="Normal"/>
    <w:rsid w:val="008C18B6"/>
    <w:pPr>
      <w:numPr>
        <w:numId w:val="6"/>
      </w:numPr>
      <w:contextualSpacing/>
    </w:pPr>
  </w:style>
  <w:style w:type="paragraph" w:styleId="ListBullet3">
    <w:name w:val="List Bullet 3"/>
    <w:basedOn w:val="Normal"/>
    <w:rsid w:val="008C18B6"/>
    <w:pPr>
      <w:numPr>
        <w:numId w:val="7"/>
      </w:numPr>
      <w:contextualSpacing/>
    </w:pPr>
  </w:style>
  <w:style w:type="paragraph" w:styleId="ListBullet4">
    <w:name w:val="List Bullet 4"/>
    <w:basedOn w:val="Normal"/>
    <w:rsid w:val="008C18B6"/>
    <w:pPr>
      <w:numPr>
        <w:numId w:val="8"/>
      </w:numPr>
      <w:contextualSpacing/>
    </w:pPr>
  </w:style>
  <w:style w:type="paragraph" w:styleId="ListBullet5">
    <w:name w:val="List Bullet 5"/>
    <w:basedOn w:val="Normal"/>
    <w:rsid w:val="008C18B6"/>
    <w:pPr>
      <w:numPr>
        <w:numId w:val="9"/>
      </w:numPr>
      <w:contextualSpacing/>
    </w:pPr>
  </w:style>
  <w:style w:type="paragraph" w:styleId="ListContinue">
    <w:name w:val="List Continue"/>
    <w:basedOn w:val="Normal"/>
    <w:rsid w:val="008C18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C18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C18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C18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C18B6"/>
    <w:pPr>
      <w:spacing w:after="120"/>
      <w:ind w:left="1415"/>
      <w:contextualSpacing/>
    </w:pPr>
  </w:style>
  <w:style w:type="paragraph" w:styleId="ListNumber">
    <w:name w:val="List Number"/>
    <w:basedOn w:val="Normal"/>
    <w:rsid w:val="008C18B6"/>
    <w:pPr>
      <w:numPr>
        <w:numId w:val="10"/>
      </w:numPr>
      <w:contextualSpacing/>
    </w:pPr>
  </w:style>
  <w:style w:type="paragraph" w:styleId="ListNumber2">
    <w:name w:val="List Number 2"/>
    <w:basedOn w:val="Normal"/>
    <w:rsid w:val="008C18B6"/>
    <w:pPr>
      <w:numPr>
        <w:numId w:val="11"/>
      </w:numPr>
      <w:contextualSpacing/>
    </w:pPr>
  </w:style>
  <w:style w:type="paragraph" w:styleId="ListNumber3">
    <w:name w:val="List Number 3"/>
    <w:basedOn w:val="Normal"/>
    <w:rsid w:val="008C18B6"/>
    <w:pPr>
      <w:numPr>
        <w:numId w:val="12"/>
      </w:numPr>
      <w:contextualSpacing/>
    </w:pPr>
  </w:style>
  <w:style w:type="paragraph" w:styleId="ListNumber4">
    <w:name w:val="List Number 4"/>
    <w:basedOn w:val="Normal"/>
    <w:rsid w:val="008C18B6"/>
    <w:pPr>
      <w:numPr>
        <w:numId w:val="13"/>
      </w:numPr>
      <w:contextualSpacing/>
    </w:pPr>
  </w:style>
  <w:style w:type="paragraph" w:styleId="ListNumber5">
    <w:name w:val="List Number 5"/>
    <w:basedOn w:val="Normal"/>
    <w:rsid w:val="008C18B6"/>
    <w:pPr>
      <w:numPr>
        <w:numId w:val="14"/>
      </w:numPr>
      <w:contextualSpacing/>
    </w:pPr>
  </w:style>
  <w:style w:type="paragraph" w:styleId="MacroText">
    <w:name w:val="macro"/>
    <w:link w:val="MacroTextChar"/>
    <w:rsid w:val="008C18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8C18B6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rsid w:val="008C18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C18B6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rsid w:val="008C18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C18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C18B6"/>
    <w:rPr>
      <w:lang w:val="en-GB"/>
    </w:rPr>
  </w:style>
  <w:style w:type="paragraph" w:styleId="PlainText">
    <w:name w:val="Plain Text"/>
    <w:basedOn w:val="Normal"/>
    <w:link w:val="PlainTextChar"/>
    <w:rsid w:val="008C18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C18B6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99"/>
    <w:qFormat/>
    <w:rsid w:val="008C18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8C18B6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rsid w:val="008C18B6"/>
  </w:style>
  <w:style w:type="character" w:customStyle="1" w:styleId="SalutationChar">
    <w:name w:val="Salutation Char"/>
    <w:basedOn w:val="DefaultParagraphFont"/>
    <w:link w:val="Salutation"/>
    <w:rsid w:val="008C18B6"/>
    <w:rPr>
      <w:lang w:val="en-GB"/>
    </w:rPr>
  </w:style>
  <w:style w:type="paragraph" w:styleId="Signature">
    <w:name w:val="Signature"/>
    <w:basedOn w:val="Normal"/>
    <w:link w:val="SignatureChar"/>
    <w:rsid w:val="008C18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C18B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8C18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C18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8C18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C18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C18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C18B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rsid w:val="008C18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18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3981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131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25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93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2750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349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60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89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1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4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9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7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07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30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638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918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0476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01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0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3901">
          <w:marLeft w:val="274"/>
          <w:marRight w:val="0"/>
          <w:marTop w:val="7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1791">
          <w:marLeft w:val="274"/>
          <w:marRight w:val="0"/>
          <w:marTop w:val="7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9433">
          <w:marLeft w:val="806"/>
          <w:marRight w:val="0"/>
          <w:marTop w:val="7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909">
          <w:marLeft w:val="806"/>
          <w:marRight w:val="0"/>
          <w:marTop w:val="7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8713">
          <w:marLeft w:val="274"/>
          <w:marRight w:val="0"/>
          <w:marTop w:val="7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7568">
          <w:marLeft w:val="806"/>
          <w:marRight w:val="0"/>
          <w:marTop w:val="7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0802">
          <w:marLeft w:val="806"/>
          <w:marRight w:val="0"/>
          <w:marTop w:val="7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9787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76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2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4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2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79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4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3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3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19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4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996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4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44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09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6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0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noist\Library\CloudStorage\OneDrive-Nokia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RBI5PAMIO524-1616901215-45096</_dlc_DocId>
    <_dlc_DocIdUrl xmlns="71c5aaf6-e6ce-465b-b873-5148d2a4c105">
      <Url>https://nokia.sharepoint.com/sites/gxp/_layouts/15/DocIdRedir.aspx?ID=RBI5PAMIO524-1616901215-45096</Url>
      <Description>RBI5PAMIO524-1616901215-45096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purl.org/dc/terms/"/>
    <ds:schemaRef ds:uri="7275bb01-7583-478d-bc14-e839a2dd5989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3f2ce089-3858-4176-9a21-a30f9204848e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40</TotalTime>
  <Pages>3</Pages>
  <Words>554</Words>
  <Characters>2965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Saurabh Khare (Nokia)</cp:lastModifiedBy>
  <cp:revision>9</cp:revision>
  <cp:lastPrinted>2017-09-22T06:18:00Z</cp:lastPrinted>
  <dcterms:created xsi:type="dcterms:W3CDTF">2025-03-29T11:34:00Z</dcterms:created>
  <dcterms:modified xsi:type="dcterms:W3CDTF">2025-03-31T07:22:00Z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91522a21-6b38-466d-b3ff-9de74217159c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